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1"/>
        <w:gridCol w:w="7229"/>
      </w:tblGrid>
      <w:tr w:rsidR="005447E1" w14:paraId="7ED9B2F3" w14:textId="77777777" w:rsidTr="00225FFD">
        <w:trPr>
          <w:cantSplit/>
          <w:jc w:val="center"/>
        </w:trPr>
        <w:tc>
          <w:tcPr>
            <w:tcW w:w="3261" w:type="dxa"/>
            <w:shd w:val="clear" w:color="auto" w:fill="FFFFFF"/>
          </w:tcPr>
          <w:p w14:paraId="3FD79ADD" w14:textId="77777777" w:rsidR="005447E1" w:rsidRDefault="005447E1" w:rsidP="00225FFD">
            <w:pPr>
              <w:jc w:val="right"/>
              <w:rPr>
                <w:b/>
                <w:color w:val="000000"/>
                <w:sz w:val="24"/>
                <w:lang w:val="en-GB"/>
              </w:rPr>
            </w:pPr>
            <w:bookmarkStart w:id="0" w:name="_GoBack" w:colFirst="0" w:colLast="0"/>
            <w:r>
              <w:rPr>
                <w:b/>
                <w:color w:val="000000"/>
                <w:sz w:val="24"/>
                <w:lang w:val="en-GB"/>
              </w:rPr>
              <w:t>ISU Member Federation:</w:t>
            </w: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4D5CDEBC" w14:textId="77777777" w:rsidR="005447E1" w:rsidRDefault="00B80ED8" w:rsidP="00225FFD">
            <w:pPr>
              <w:rPr>
                <w:color w:val="000000"/>
                <w:lang w:val="en-GB"/>
              </w:rPr>
            </w:pPr>
            <w:r>
              <w:rPr>
                <w:color w:val="000000"/>
                <w:lang w:val="en-GB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5447E1">
              <w:rPr>
                <w:color w:val="000000"/>
                <w:lang w:val="en-GB"/>
              </w:rPr>
              <w:instrText xml:space="preserve"> FORMTEXT </w:instrText>
            </w:r>
            <w:r>
              <w:rPr>
                <w:color w:val="000000"/>
                <w:lang w:val="en-GB"/>
              </w:rPr>
            </w:r>
            <w:r>
              <w:rPr>
                <w:color w:val="000000"/>
                <w:lang w:val="en-GB"/>
              </w:rPr>
              <w:fldChar w:fldCharType="separate"/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>
              <w:rPr>
                <w:color w:val="000000"/>
                <w:lang w:val="en-GB"/>
              </w:rPr>
              <w:fldChar w:fldCharType="end"/>
            </w:r>
          </w:p>
        </w:tc>
      </w:tr>
      <w:tr w:rsidR="005447E1" w14:paraId="0FE5529C" w14:textId="77777777" w:rsidTr="00225FFD">
        <w:trPr>
          <w:cantSplit/>
          <w:trHeight w:hRule="exact" w:val="100"/>
          <w:jc w:val="center"/>
        </w:trPr>
        <w:tc>
          <w:tcPr>
            <w:tcW w:w="3261" w:type="dxa"/>
            <w:tcBorders>
              <w:bottom w:val="single" w:sz="6" w:space="0" w:color="auto"/>
            </w:tcBorders>
            <w:shd w:val="clear" w:color="auto" w:fill="FFFFFF"/>
          </w:tcPr>
          <w:p w14:paraId="00B3209F" w14:textId="77777777" w:rsidR="005447E1" w:rsidRDefault="005447E1" w:rsidP="00225FFD">
            <w:pPr>
              <w:rPr>
                <w:b/>
                <w:color w:val="000000"/>
                <w:sz w:val="24"/>
                <w:lang w:val="en-GB"/>
              </w:rPr>
            </w:pP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72F72F7A" w14:textId="77777777" w:rsidR="005447E1" w:rsidRDefault="005447E1" w:rsidP="00225FFD">
            <w:pPr>
              <w:rPr>
                <w:color w:val="000000"/>
                <w:sz w:val="20"/>
                <w:lang w:val="en-GB"/>
              </w:rPr>
            </w:pPr>
          </w:p>
        </w:tc>
      </w:tr>
      <w:tr w:rsidR="005447E1" w14:paraId="5A7D2040" w14:textId="77777777" w:rsidTr="00225FFD">
        <w:trPr>
          <w:cantSplit/>
          <w:trHeight w:hRule="exact" w:val="100"/>
          <w:jc w:val="center"/>
        </w:trPr>
        <w:tc>
          <w:tcPr>
            <w:tcW w:w="3261" w:type="dxa"/>
            <w:shd w:val="clear" w:color="auto" w:fill="FFFFFF"/>
          </w:tcPr>
          <w:p w14:paraId="6B9EF047" w14:textId="77777777" w:rsidR="005447E1" w:rsidRDefault="005447E1" w:rsidP="00225FFD">
            <w:pPr>
              <w:rPr>
                <w:b/>
                <w:color w:val="000000"/>
                <w:sz w:val="24"/>
                <w:lang w:val="en-GB"/>
              </w:rPr>
            </w:pPr>
          </w:p>
        </w:tc>
        <w:tc>
          <w:tcPr>
            <w:tcW w:w="7229" w:type="dxa"/>
            <w:shd w:val="clear" w:color="auto" w:fill="FFFFFF"/>
          </w:tcPr>
          <w:p w14:paraId="4B74CA2E" w14:textId="77777777" w:rsidR="005447E1" w:rsidRDefault="005447E1" w:rsidP="00225FFD">
            <w:pPr>
              <w:rPr>
                <w:color w:val="000000"/>
                <w:sz w:val="20"/>
                <w:lang w:val="en-GB"/>
              </w:rPr>
            </w:pPr>
          </w:p>
        </w:tc>
      </w:tr>
      <w:tr w:rsidR="005447E1" w14:paraId="3F12C58B" w14:textId="77777777" w:rsidTr="00225FFD">
        <w:trPr>
          <w:cantSplit/>
          <w:jc w:val="center"/>
        </w:trPr>
        <w:tc>
          <w:tcPr>
            <w:tcW w:w="3261" w:type="dxa"/>
            <w:shd w:val="clear" w:color="auto" w:fill="FFFFFF"/>
          </w:tcPr>
          <w:p w14:paraId="0D4B136A" w14:textId="77777777" w:rsidR="005447E1" w:rsidRDefault="005447E1" w:rsidP="00225FFD">
            <w:pPr>
              <w:rPr>
                <w:lang w:val="en-GB"/>
              </w:rPr>
            </w:pPr>
            <w:r>
              <w:rPr>
                <w:b/>
                <w:sz w:val="24"/>
                <w:lang w:val="en-GB"/>
              </w:rPr>
              <w:t>A.                   Team-Leader</w:t>
            </w:r>
            <w:r>
              <w:rPr>
                <w:b/>
                <w:lang w:val="en-GB"/>
              </w:rPr>
              <w:t>:</w:t>
            </w: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14348D05" w14:textId="77777777" w:rsidR="005447E1" w:rsidRDefault="00B80ED8" w:rsidP="00225FFD">
            <w:pPr>
              <w:rPr>
                <w:color w:val="000000"/>
                <w:lang w:val="en-GB"/>
              </w:rPr>
            </w:pPr>
            <w:r>
              <w:rPr>
                <w:color w:val="000000"/>
                <w:lang w:val="en-GB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5447E1">
              <w:rPr>
                <w:color w:val="000000"/>
                <w:lang w:val="en-GB"/>
              </w:rPr>
              <w:instrText xml:space="preserve"> FORMTEXT </w:instrText>
            </w:r>
            <w:r>
              <w:rPr>
                <w:color w:val="000000"/>
                <w:lang w:val="en-GB"/>
              </w:rPr>
            </w:r>
            <w:r>
              <w:rPr>
                <w:color w:val="000000"/>
                <w:lang w:val="en-GB"/>
              </w:rPr>
              <w:fldChar w:fldCharType="separate"/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>
              <w:rPr>
                <w:color w:val="000000"/>
                <w:lang w:val="en-GB"/>
              </w:rPr>
              <w:fldChar w:fldCharType="end"/>
            </w:r>
          </w:p>
        </w:tc>
      </w:tr>
      <w:tr w:rsidR="005447E1" w14:paraId="056BC567" w14:textId="77777777" w:rsidTr="00225FFD">
        <w:trPr>
          <w:cantSplit/>
          <w:jc w:val="center"/>
        </w:trPr>
        <w:tc>
          <w:tcPr>
            <w:tcW w:w="3261" w:type="dxa"/>
            <w:shd w:val="clear" w:color="auto" w:fill="FFFFFF"/>
          </w:tcPr>
          <w:p w14:paraId="4E313F56" w14:textId="77777777" w:rsidR="005447E1" w:rsidRDefault="005447E1" w:rsidP="00225FFD">
            <w:pPr>
              <w:jc w:val="right"/>
              <w:rPr>
                <w:lang w:val="en-GB"/>
              </w:rPr>
            </w:pPr>
            <w:r>
              <w:rPr>
                <w:b/>
                <w:sz w:val="24"/>
                <w:lang w:val="en-GB"/>
              </w:rPr>
              <w:t>Assistant Team-Leader</w:t>
            </w:r>
            <w:r>
              <w:rPr>
                <w:b/>
                <w:lang w:val="en-GB"/>
              </w:rPr>
              <w:t>:</w:t>
            </w: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525797EA" w14:textId="77777777" w:rsidR="005447E1" w:rsidRDefault="00B80ED8" w:rsidP="00225FFD">
            <w:pPr>
              <w:rPr>
                <w:color w:val="000000"/>
                <w:lang w:val="en-GB"/>
              </w:rPr>
            </w:pPr>
            <w:r>
              <w:rPr>
                <w:color w:val="000000"/>
                <w:lang w:val="en-GB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5447E1">
              <w:rPr>
                <w:color w:val="000000"/>
                <w:lang w:val="en-GB"/>
              </w:rPr>
              <w:instrText xml:space="preserve"> FORMTEXT </w:instrText>
            </w:r>
            <w:r>
              <w:rPr>
                <w:color w:val="000000"/>
                <w:lang w:val="en-GB"/>
              </w:rPr>
            </w:r>
            <w:r>
              <w:rPr>
                <w:color w:val="000000"/>
                <w:lang w:val="en-GB"/>
              </w:rPr>
              <w:fldChar w:fldCharType="separate"/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 w:rsidR="005447E1">
              <w:rPr>
                <w:noProof/>
                <w:color w:val="000000"/>
              </w:rPr>
              <w:t> </w:t>
            </w:r>
            <w:r>
              <w:rPr>
                <w:color w:val="000000"/>
                <w:lang w:val="en-GB"/>
              </w:rPr>
              <w:fldChar w:fldCharType="end"/>
            </w:r>
          </w:p>
        </w:tc>
      </w:tr>
      <w:tr w:rsidR="005447E1" w14:paraId="4DEABF9F" w14:textId="77777777" w:rsidTr="00225FFD">
        <w:trPr>
          <w:cantSplit/>
          <w:trHeight w:hRule="exact" w:val="100"/>
          <w:jc w:val="center"/>
        </w:trPr>
        <w:tc>
          <w:tcPr>
            <w:tcW w:w="3261" w:type="dxa"/>
            <w:tcBorders>
              <w:bottom w:val="single" w:sz="6" w:space="0" w:color="auto"/>
            </w:tcBorders>
            <w:shd w:val="clear" w:color="auto" w:fill="FFFFFF"/>
          </w:tcPr>
          <w:p w14:paraId="1280A848" w14:textId="77777777" w:rsidR="005447E1" w:rsidRDefault="005447E1" w:rsidP="00225FFD">
            <w:pPr>
              <w:jc w:val="right"/>
              <w:rPr>
                <w:b/>
                <w:color w:val="000000"/>
                <w:sz w:val="24"/>
                <w:lang w:val="en-GB"/>
              </w:rPr>
            </w:pPr>
          </w:p>
        </w:tc>
        <w:tc>
          <w:tcPr>
            <w:tcW w:w="7229" w:type="dxa"/>
            <w:tcBorders>
              <w:bottom w:val="single" w:sz="6" w:space="0" w:color="auto"/>
            </w:tcBorders>
            <w:shd w:val="clear" w:color="auto" w:fill="FFFFFF"/>
          </w:tcPr>
          <w:p w14:paraId="6CC49DE8" w14:textId="77777777" w:rsidR="005447E1" w:rsidRDefault="005447E1" w:rsidP="00225FFD">
            <w:pPr>
              <w:rPr>
                <w:color w:val="000000"/>
                <w:sz w:val="20"/>
                <w:lang w:val="en-GB"/>
              </w:rPr>
            </w:pPr>
          </w:p>
        </w:tc>
      </w:tr>
      <w:bookmarkEnd w:id="0"/>
    </w:tbl>
    <w:p w14:paraId="41C617CB" w14:textId="77777777" w:rsidR="00AA6F4D" w:rsidRDefault="00AA6F4D">
      <w:pPr>
        <w:rPr>
          <w:sz w:val="6"/>
          <w:szCs w:val="6"/>
          <w:lang w:val="en-GB"/>
        </w:rPr>
      </w:pPr>
    </w:p>
    <w:p w14:paraId="678BA933" w14:textId="77777777" w:rsidR="00AA6F4D" w:rsidRDefault="0034769E">
      <w:pPr>
        <w:pStyle w:val="Heading2"/>
        <w:widowControl/>
        <w:ind w:left="142" w:hanging="142"/>
        <w:rPr>
          <w:lang w:val="en-GB"/>
        </w:rPr>
      </w:pPr>
      <w:r>
        <w:rPr>
          <w:lang w:val="en-GB"/>
        </w:rPr>
        <w:tab/>
      </w:r>
      <w:r w:rsidR="00AA6F4D">
        <w:rPr>
          <w:lang w:val="en-GB"/>
        </w:rPr>
        <w:t>B. Competitors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088F2618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73E6FD4A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7F8FF212" w14:textId="4664F3FB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504695D9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3EEF82AB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0574B5FD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6976528C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7B49A211" w14:textId="459B65F0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52DB64E1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45B9EB92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</w:tr>
    </w:tbl>
    <w:p w14:paraId="76B52954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0B898E5F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1EFF67B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73A960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D9B178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31E2C00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2EEB86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B24D65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10: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F3F33F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6B9C12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F34E6D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9F4CF48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7277D1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bookmarkStart w:id="1" w:name="Text5"/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00F5FBF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  <w:bookmarkEnd w:id="1"/>
          </w:p>
        </w:tc>
        <w:tc>
          <w:tcPr>
            <w:tcW w:w="85" w:type="dxa"/>
            <w:vAlign w:val="center"/>
          </w:tcPr>
          <w:p w14:paraId="77D0508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bookmarkStart w:id="2" w:name="Text16"/>
        <w:tc>
          <w:tcPr>
            <w:tcW w:w="2325" w:type="dxa"/>
            <w:vAlign w:val="center"/>
          </w:tcPr>
          <w:p w14:paraId="0DAE396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  <w:bookmarkEnd w:id="2"/>
          </w:p>
        </w:tc>
        <w:tc>
          <w:tcPr>
            <w:tcW w:w="85" w:type="dxa"/>
            <w:vAlign w:val="center"/>
          </w:tcPr>
          <w:p w14:paraId="6FDD6BF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1C833E5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11:</w:t>
            </w:r>
          </w:p>
        </w:tc>
        <w:tc>
          <w:tcPr>
            <w:tcW w:w="2325" w:type="dxa"/>
            <w:vAlign w:val="center"/>
          </w:tcPr>
          <w:p w14:paraId="71FA78C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0F82B7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3BA8E8B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E051703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1FC0E15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591747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82DB2F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0C38E29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D5886F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483E13E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12: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08EA06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AAC18D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742856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BB9F081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0450B05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4: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268918A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483707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717F89F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4DC635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55DB79F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13: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5FE1BFA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282773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2240AA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434D4A2C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774C490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5: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49B367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18441E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9E00A6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2FB53E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ECE99E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14: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6F2728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E218A4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7C3883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66D41D92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0723499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6: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FC9C90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B32798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A6CCAF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AB2616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84FB52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15: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4E5D2B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5FD0A03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1A089D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47CADD3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727F538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7: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19B4A56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23968C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2F74B13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AC07E6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5BDF7F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16: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53DE30D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E059DB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087FA8D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5EAC622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5E25453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8: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6DCB5A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C31B8B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A88E1C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04B900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6DE211F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17: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4D9443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E1B05D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DBAE4D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1CA79379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ABFC3A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9: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9C15AB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9C3280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0EE2874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36D861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3BBEEB0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18: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264AC22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D0854B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3A71A4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B587130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  <w:vAlign w:val="center"/>
          </w:tcPr>
          <w:p w14:paraId="63D14A9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  <w:vAlign w:val="center"/>
          </w:tcPr>
          <w:p w14:paraId="6F27878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  <w:vAlign w:val="center"/>
          </w:tcPr>
          <w:p w14:paraId="5A88205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  <w:vAlign w:val="center"/>
          </w:tcPr>
          <w:p w14:paraId="334E583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  <w:vAlign w:val="center"/>
          </w:tcPr>
          <w:p w14:paraId="5F9C0EC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  <w:vAlign w:val="center"/>
          </w:tcPr>
          <w:p w14:paraId="00F0A4D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AF19CA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  <w:vAlign w:val="center"/>
          </w:tcPr>
          <w:p w14:paraId="1214BCB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  <w:vAlign w:val="center"/>
          </w:tcPr>
          <w:p w14:paraId="4098A75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4AFAFFA0" w14:textId="77777777" w:rsidR="00AA6F4D" w:rsidRDefault="00AA6F4D">
      <w:pPr>
        <w:rPr>
          <w:sz w:val="6"/>
          <w:szCs w:val="6"/>
          <w:lang w:val="en-GB"/>
        </w:rPr>
      </w:pPr>
    </w:p>
    <w:p w14:paraId="1A2D7804" w14:textId="77777777" w:rsidR="00AA6F4D" w:rsidRDefault="00AA6F4D">
      <w:pPr>
        <w:pStyle w:val="Heading2"/>
        <w:widowControl/>
        <w:rPr>
          <w:lang w:val="en-GB"/>
        </w:rPr>
      </w:pPr>
      <w:r>
        <w:rPr>
          <w:lang w:val="en-GB"/>
        </w:rPr>
        <w:t xml:space="preserve"> C. Judges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19AC693C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5D61F197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117E1A48" w14:textId="339E17D2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2DC2E944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97B9685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054A245E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0861D888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CBC9D98" w14:textId="7CD99373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5AF68EEF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3FD641F0" w14:textId="75A65A54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 xml:space="preserve">Given </w:t>
            </w:r>
            <w:r w:rsidR="00AA6F4D">
              <w:rPr>
                <w:b/>
                <w:bCs/>
                <w:sz w:val="18"/>
                <w:szCs w:val="18"/>
                <w:lang w:val="en-GB"/>
              </w:rPr>
              <w:t>Name</w:t>
            </w:r>
          </w:p>
        </w:tc>
      </w:tr>
    </w:tbl>
    <w:p w14:paraId="064DDC7F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4E2A7B22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7410A25D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D31CCC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A891BC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38FC3B7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F826D0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099E21E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2876BC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03E17A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91ED05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E07841D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EC29AA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AB491B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C474CD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4" w:space="0" w:color="auto"/>
            </w:tcBorders>
          </w:tcPr>
          <w:p w14:paraId="765C67E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20B6D9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1B786E8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7634489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ED1C11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5FEA63E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F725F0C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4164154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3791A00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68B53F2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0C458D3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634872F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6D6E653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3F2DA46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5508F0E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530E1CC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41B53304" w14:textId="77777777" w:rsidR="00AA6F4D" w:rsidRDefault="00AA6F4D">
      <w:pPr>
        <w:pStyle w:val="Heading2"/>
        <w:widowControl/>
        <w:rPr>
          <w:sz w:val="6"/>
          <w:szCs w:val="6"/>
          <w:lang w:val="en-GB"/>
        </w:rPr>
      </w:pPr>
    </w:p>
    <w:p w14:paraId="5F72EA42" w14:textId="77777777" w:rsidR="00AA6F4D" w:rsidRDefault="00AA6F4D">
      <w:pPr>
        <w:pStyle w:val="Heading2"/>
        <w:widowControl/>
        <w:rPr>
          <w:lang w:val="en-GB"/>
        </w:rPr>
      </w:pPr>
      <w:r>
        <w:rPr>
          <w:lang w:val="en-GB"/>
        </w:rPr>
        <w:t xml:space="preserve"> D. Coaches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:rsidRPr="009E4C01" w14:paraId="1AFCBD49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5691BC98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FFCEC29" w14:textId="4476E985" w:rsidR="00AA6F4D" w:rsidRPr="009E4C01" w:rsidRDefault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14FCABAD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3C52C9F7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F1AD276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5308C884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13014D04" w14:textId="376EF94C" w:rsidR="00AA6F4D" w:rsidRPr="009E4C01" w:rsidRDefault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33F45CDC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409B258F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</w:tr>
    </w:tbl>
    <w:p w14:paraId="6CF6674B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227D957A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3E596E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9DB73C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2F5CB9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A91784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9C08D7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6AFF0AB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10: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54B8A5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E060BE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904A6B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7997338B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6DC239D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064F240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525691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273DAE0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44A73D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74A365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11:</w:t>
            </w:r>
          </w:p>
        </w:tc>
        <w:tc>
          <w:tcPr>
            <w:tcW w:w="2325" w:type="dxa"/>
          </w:tcPr>
          <w:p w14:paraId="3513E63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773F62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6B6B05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65AC8A64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38A1621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223C08B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426DC1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11D77F5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33CB34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1AB664A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12: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623FA3B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E79AAC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5C989C2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C759947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27461DE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4: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47F71A1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6DB19E8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21B92A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6D538C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CF001A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13: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5E7C824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699F3F2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1D47899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1706A7B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2686209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5: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029C4A7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0E1B7B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2E526E7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B65449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670541E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14: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4FBD133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39784A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06C868F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5657DDC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60B1CFD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6: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207F5F2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5172DC5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E7B1E9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4524B4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41F696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15: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341BFA4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05E19F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2515EE5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F296FDD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319A3D3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7: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052BF83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2DF4D6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4BA8101A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97E801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5504467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16: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200F72A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BAF734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64E70EA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77DD6E02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43B5334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8: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97DC56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90B9FC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DFD12B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0C4FC7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7016E56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17: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396AAD41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C85698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352F6FB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3D10DEC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04D23B3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9: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036637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192350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108355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2F40E0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07C9C7F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18:</w:t>
            </w:r>
          </w:p>
        </w:tc>
        <w:tc>
          <w:tcPr>
            <w:tcW w:w="2325" w:type="dxa"/>
            <w:tcBorders>
              <w:top w:val="single" w:sz="6" w:space="0" w:color="auto"/>
            </w:tcBorders>
          </w:tcPr>
          <w:p w14:paraId="6309A19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38889D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281D36E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EB5F699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060FD8D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28FDD21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2C70D7F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0019763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6BD82BB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5F12C7C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6E86135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28A12E2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4A753D1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75C2117D" w14:textId="77777777" w:rsidR="00AA6F4D" w:rsidRDefault="00AA6F4D">
      <w:pPr>
        <w:rPr>
          <w:sz w:val="6"/>
          <w:szCs w:val="6"/>
          <w:lang w:val="en-GB"/>
        </w:rPr>
      </w:pPr>
    </w:p>
    <w:p w14:paraId="3125D44F" w14:textId="77777777" w:rsidR="00D431DC" w:rsidRDefault="00D431DC">
      <w:pPr>
        <w:rPr>
          <w:sz w:val="6"/>
          <w:szCs w:val="6"/>
          <w:lang w:val="en-GB"/>
        </w:rPr>
      </w:pPr>
    </w:p>
    <w:p w14:paraId="134EA3C2" w14:textId="77777777" w:rsidR="0099122A" w:rsidRDefault="0099122A">
      <w:pPr>
        <w:pStyle w:val="Heading2"/>
        <w:widowControl/>
        <w:rPr>
          <w:lang w:val="en-GB"/>
        </w:rPr>
      </w:pPr>
    </w:p>
    <w:p w14:paraId="4AED00C6" w14:textId="77777777" w:rsidR="00CF6A50" w:rsidRDefault="00CF6A50" w:rsidP="00CF6A50">
      <w:pPr>
        <w:rPr>
          <w:lang w:val="en-GB"/>
        </w:rPr>
      </w:pPr>
    </w:p>
    <w:p w14:paraId="014387B9" w14:textId="77777777" w:rsidR="00CF6A50" w:rsidRPr="00CF6A50" w:rsidRDefault="00CF6A50" w:rsidP="00CF6A50">
      <w:pPr>
        <w:rPr>
          <w:lang w:val="en-GB"/>
        </w:rPr>
      </w:pPr>
    </w:p>
    <w:p w14:paraId="1110DB71" w14:textId="77777777" w:rsidR="00641A75" w:rsidRDefault="00641A75">
      <w:pPr>
        <w:rPr>
          <w:b/>
          <w:bCs/>
          <w:sz w:val="24"/>
          <w:szCs w:val="24"/>
          <w:lang w:val="en-GB"/>
        </w:rPr>
      </w:pPr>
      <w:r>
        <w:rPr>
          <w:lang w:val="en-GB"/>
        </w:rPr>
        <w:br w:type="page"/>
      </w:r>
    </w:p>
    <w:p w14:paraId="16BA64E1" w14:textId="4C0904FA" w:rsidR="00AA6F4D" w:rsidRPr="002B716B" w:rsidRDefault="002B716B">
      <w:pPr>
        <w:pStyle w:val="Heading2"/>
        <w:widowControl/>
        <w:rPr>
          <w:sz w:val="18"/>
          <w:szCs w:val="18"/>
          <w:lang w:val="en-GB"/>
        </w:rPr>
      </w:pPr>
      <w:r>
        <w:rPr>
          <w:lang w:val="en-GB"/>
        </w:rPr>
        <w:lastRenderedPageBreak/>
        <w:t xml:space="preserve">E. Team Officials </w:t>
      </w:r>
      <w:r w:rsidRPr="002B716B">
        <w:rPr>
          <w:sz w:val="20"/>
          <w:szCs w:val="20"/>
          <w:lang w:val="en-GB"/>
        </w:rPr>
        <w:t>(Only members of the council, technical committee</w:t>
      </w:r>
      <w:r w:rsidR="009E4C01">
        <w:rPr>
          <w:sz w:val="20"/>
          <w:szCs w:val="20"/>
          <w:lang w:val="en-GB"/>
        </w:rPr>
        <w:t>,</w:t>
      </w:r>
      <w:r w:rsidRPr="002B716B">
        <w:rPr>
          <w:sz w:val="20"/>
          <w:szCs w:val="20"/>
          <w:lang w:val="en-GB"/>
        </w:rPr>
        <w:t xml:space="preserve"> or similar</w:t>
      </w:r>
      <w:r w:rsidR="009E4C01">
        <w:rPr>
          <w:sz w:val="20"/>
          <w:szCs w:val="20"/>
          <w:lang w:val="en-GB"/>
        </w:rPr>
        <w:t>,</w:t>
      </w:r>
      <w:r w:rsidRPr="002B716B">
        <w:rPr>
          <w:sz w:val="20"/>
          <w:szCs w:val="20"/>
          <w:lang w:val="en-GB"/>
        </w:rPr>
        <w:t xml:space="preserve"> or members of the head office of the entered Member Federation)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5189"/>
      </w:tblGrid>
      <w:tr w:rsidR="00AA6F4D" w:rsidRPr="009E4C01" w14:paraId="36900A82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07BCC6B6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01FF138" w14:textId="440F8426" w:rsidR="00AA6F4D" w:rsidRPr="009E4C01" w:rsidRDefault="009E4C01" w:rsidP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1475E346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099CC249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5DD6136E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5189" w:type="dxa"/>
            <w:tcBorders>
              <w:top w:val="single" w:sz="6" w:space="0" w:color="auto"/>
              <w:bottom w:val="single" w:sz="12" w:space="0" w:color="auto"/>
            </w:tcBorders>
          </w:tcPr>
          <w:p w14:paraId="78B4438A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Function in Federation</w:t>
            </w:r>
          </w:p>
        </w:tc>
      </w:tr>
    </w:tbl>
    <w:p w14:paraId="4EEFDCFD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190E9FA3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62FDC5D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</w:t>
            </w:r>
            <w:bookmarkStart w:id="3" w:name="Text17"/>
            <w:r>
              <w:rPr>
                <w:sz w:val="18"/>
                <w:szCs w:val="18"/>
                <w:lang w:val="en-GB"/>
              </w:rPr>
              <w:t>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C9C244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D28505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EA0162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7E7F384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5189" w:type="dxa"/>
            <w:gridSpan w:val="4"/>
            <w:tcBorders>
              <w:bottom w:val="single" w:sz="6" w:space="0" w:color="auto"/>
            </w:tcBorders>
          </w:tcPr>
          <w:p w14:paraId="719FC32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  <w:bookmarkEnd w:id="3"/>
          </w:p>
        </w:tc>
      </w:tr>
      <w:tr w:rsidR="00AA6F4D" w14:paraId="3EFBC780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610EFC6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</w:t>
            </w:r>
            <w:bookmarkStart w:id="4" w:name="Text18"/>
            <w:r>
              <w:rPr>
                <w:sz w:val="18"/>
                <w:szCs w:val="18"/>
                <w:lang w:val="en-GB"/>
              </w:rPr>
              <w:t>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16F6644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5727FC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4" w:space="0" w:color="auto"/>
            </w:tcBorders>
          </w:tcPr>
          <w:p w14:paraId="149C58F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4D0E08F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5189" w:type="dxa"/>
            <w:gridSpan w:val="4"/>
            <w:tcBorders>
              <w:bottom w:val="single" w:sz="6" w:space="0" w:color="auto"/>
            </w:tcBorders>
          </w:tcPr>
          <w:p w14:paraId="2E7AFAF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  <w:bookmarkEnd w:id="4"/>
          </w:p>
        </w:tc>
      </w:tr>
      <w:tr w:rsidR="00AA6F4D" w14:paraId="582AB289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5C21628C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07CE880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19452EF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0E286D7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3FFC21A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46A30E8E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8723B1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5151FBE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513ACF2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79100CA8" w14:textId="77777777" w:rsidR="00AA6F4D" w:rsidRDefault="00AA6F4D">
      <w:pPr>
        <w:pStyle w:val="Heading2"/>
        <w:widowControl/>
        <w:rPr>
          <w:sz w:val="6"/>
          <w:szCs w:val="6"/>
          <w:lang w:val="en-GB"/>
        </w:rPr>
      </w:pPr>
      <w:r>
        <w:rPr>
          <w:sz w:val="6"/>
          <w:szCs w:val="6"/>
          <w:lang w:val="en-GB"/>
        </w:rPr>
        <w:t>,</w:t>
      </w:r>
    </w:p>
    <w:p w14:paraId="14119D75" w14:textId="77777777" w:rsidR="004512C8" w:rsidRDefault="002B716B" w:rsidP="002B716B">
      <w:pPr>
        <w:rPr>
          <w:b/>
          <w:sz w:val="20"/>
          <w:lang w:val="en-GB"/>
        </w:rPr>
      </w:pPr>
      <w:r w:rsidRPr="00E17838">
        <w:rPr>
          <w:b/>
          <w:sz w:val="24"/>
          <w:szCs w:val="24"/>
          <w:lang w:val="en-GB"/>
        </w:rPr>
        <w:t>F. Team Doctor / Physiotherapist</w:t>
      </w:r>
      <w:r w:rsidR="004512C8">
        <w:rPr>
          <w:b/>
          <w:sz w:val="20"/>
          <w:lang w:val="en-GB"/>
        </w:rPr>
        <w:t xml:space="preserve"> </w:t>
      </w:r>
    </w:p>
    <w:p w14:paraId="793DA0D3" w14:textId="02D256F7" w:rsidR="00AA6F4D" w:rsidRPr="004512C8" w:rsidRDefault="002B716B" w:rsidP="002B716B">
      <w:pPr>
        <w:rPr>
          <w:b/>
          <w:sz w:val="20"/>
          <w:lang w:val="en-GB"/>
        </w:rPr>
      </w:pPr>
      <w:r w:rsidRPr="002B716B">
        <w:rPr>
          <w:b/>
          <w:lang w:val="en-GB"/>
        </w:rPr>
        <w:t>(A certification of the profession of</w:t>
      </w:r>
      <w:r w:rsidRPr="002B716B">
        <w:rPr>
          <w:rFonts w:eastAsia="MS Mincho"/>
          <w:b/>
          <w:lang w:val="en-GB" w:eastAsia="ja-JP"/>
        </w:rPr>
        <w:t xml:space="preserve"> a Doctor</w:t>
      </w:r>
      <w:r w:rsidR="003A299A">
        <w:rPr>
          <w:rFonts w:eastAsia="MS Mincho"/>
          <w:b/>
          <w:lang w:val="en-GB" w:eastAsia="ja-JP"/>
        </w:rPr>
        <w:t xml:space="preserve"> or Physiotherapist must be attached</w:t>
      </w:r>
      <w:r w:rsidRPr="002B716B">
        <w:rPr>
          <w:rFonts w:eastAsia="MS Mincho"/>
          <w:b/>
          <w:lang w:val="en-GB" w:eastAsia="ja-JP"/>
        </w:rPr>
        <w:t>.)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5189"/>
      </w:tblGrid>
      <w:tr w:rsidR="00AA6F4D" w:rsidRPr="009E4C01" w14:paraId="7C0CD190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4C4FB88F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968342C" w14:textId="0A3B9FB0" w:rsidR="00AA6F4D" w:rsidRPr="009E4C01" w:rsidRDefault="009E4C01" w:rsidP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1DA636E1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0C9426BD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A9EE1B3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5189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C455CFB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 xml:space="preserve">        Function</w:t>
            </w:r>
          </w:p>
        </w:tc>
      </w:tr>
    </w:tbl>
    <w:p w14:paraId="12D06CFD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760ACF07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60F1DA2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394A3B5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FD3758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1E4FF49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C66075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135467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23DD0864" w14:textId="77777777" w:rsidR="00AA6F4D" w:rsidRDefault="00AA6F4D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(Doctor)</w:t>
            </w:r>
          </w:p>
        </w:tc>
        <w:tc>
          <w:tcPr>
            <w:tcW w:w="85" w:type="dxa"/>
            <w:vAlign w:val="center"/>
          </w:tcPr>
          <w:p w14:paraId="7197B0F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636D600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  <w:tr w:rsidR="00AA6F4D" w14:paraId="60E13669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17B5267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1B929FC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308F76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08F1C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4304FA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C6DD81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1D0803BC" w14:textId="77777777" w:rsidR="00AA6F4D" w:rsidRDefault="00AA6F4D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(Physiotherapist)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784163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56254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  <w:tr w:rsidR="00AA6F4D" w14:paraId="5B455C4F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3AF152A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56FBD2C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15D2633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43358BB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783E285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039FC17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2CED7B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7436524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62FE927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0EF31952" w14:textId="77777777" w:rsidR="00AA6F4D" w:rsidRDefault="00AA6F4D">
      <w:pPr>
        <w:rPr>
          <w:sz w:val="10"/>
          <w:szCs w:val="10"/>
          <w:lang w:val="en-GB"/>
        </w:rPr>
      </w:pPr>
    </w:p>
    <w:p w14:paraId="1F1F115E" w14:textId="2C69CC00" w:rsidR="00AA6F4D" w:rsidRDefault="00AA6F4D">
      <w:pPr>
        <w:pStyle w:val="Heading2"/>
        <w:widowControl/>
        <w:rPr>
          <w:lang w:val="en-GB"/>
        </w:rPr>
      </w:pPr>
      <w:r>
        <w:rPr>
          <w:lang w:val="en-GB"/>
        </w:rPr>
        <w:t xml:space="preserve">G. </w:t>
      </w:r>
      <w:r w:rsidR="0026671B">
        <w:rPr>
          <w:lang w:val="en-GB"/>
        </w:rPr>
        <w:t>A</w:t>
      </w:r>
      <w:r>
        <w:rPr>
          <w:lang w:val="en-GB"/>
        </w:rPr>
        <w:t xml:space="preserve">ccompanying </w:t>
      </w:r>
      <w:r w:rsidR="0026671B">
        <w:rPr>
          <w:lang w:val="en-GB"/>
        </w:rPr>
        <w:t xml:space="preserve">persons to </w:t>
      </w:r>
      <w:r>
        <w:rPr>
          <w:lang w:val="en-GB"/>
        </w:rPr>
        <w:t xml:space="preserve">a </w:t>
      </w:r>
      <w:r w:rsidR="0026671B">
        <w:rPr>
          <w:lang w:val="en-GB"/>
        </w:rPr>
        <w:t>J</w:t>
      </w:r>
      <w:r>
        <w:rPr>
          <w:lang w:val="en-GB"/>
        </w:rPr>
        <w:t>udge</w:t>
      </w:r>
      <w:r w:rsidR="009E4C01">
        <w:rPr>
          <w:lang w:val="en-GB"/>
        </w:rPr>
        <w:t xml:space="preserve"> </w:t>
      </w:r>
      <w:r w:rsidR="0026671B" w:rsidRPr="0026671B">
        <w:rPr>
          <w:sz w:val="20"/>
          <w:szCs w:val="20"/>
          <w:lang w:val="en-GB"/>
        </w:rPr>
        <w:t>(only relatives or partner in life are accepted</w:t>
      </w:r>
      <w:r w:rsidRPr="0026671B">
        <w:rPr>
          <w:sz w:val="20"/>
          <w:szCs w:val="20"/>
          <w:lang w:val="en-GB"/>
        </w:rPr>
        <w:t>)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3CB30886" w14:textId="77777777" w:rsidTr="0034769E">
        <w:trPr>
          <w:cantSplit/>
          <w:trHeight w:val="20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05EA0DEE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F252193" w14:textId="60F940F6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E85F47F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04017BCA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7F6AB15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5D0E0F08" w14:textId="77777777" w:rsidR="00AA6F4D" w:rsidRDefault="00AA6F4D">
            <w:pPr>
              <w:jc w:val="right"/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F638DE7" w14:textId="67DFE3ED" w:rsidR="00AA6F4D" w:rsidRDefault="009E4C01" w:rsidP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2947DB9E" w14:textId="77777777" w:rsidR="00AA6F4D" w:rsidRDefault="00AA6F4D">
            <w:pPr>
              <w:rPr>
                <w:b/>
                <w:bCs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44C10A40" w14:textId="0314A94D" w:rsidR="00AA6F4D" w:rsidRDefault="009E4C01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 xml:space="preserve">Given </w:t>
            </w:r>
            <w:r w:rsidR="00AA6F4D">
              <w:rPr>
                <w:b/>
                <w:bCs/>
                <w:sz w:val="18"/>
                <w:szCs w:val="18"/>
                <w:lang w:val="en-GB"/>
              </w:rPr>
              <w:t>Name</w:t>
            </w:r>
          </w:p>
        </w:tc>
      </w:tr>
    </w:tbl>
    <w:p w14:paraId="3B5ADD43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21D3336E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27E7325A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6B83667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2AFE867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0178ABA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0D5D7F7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56EF6CE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3A32484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60C9AB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C98828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FFFE54C" w14:textId="77777777" w:rsidTr="0034769E">
        <w:trPr>
          <w:cantSplit/>
          <w:trHeight w:val="340"/>
          <w:jc w:val="center"/>
        </w:trPr>
        <w:tc>
          <w:tcPr>
            <w:tcW w:w="312" w:type="dxa"/>
          </w:tcPr>
          <w:p w14:paraId="3E68CF03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tcBorders>
              <w:bottom w:val="single" w:sz="6" w:space="0" w:color="auto"/>
            </w:tcBorders>
          </w:tcPr>
          <w:p w14:paraId="55DA8DF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C8426F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4" w:space="0" w:color="auto"/>
            </w:tcBorders>
          </w:tcPr>
          <w:p w14:paraId="34D70E4C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394C412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</w:tcPr>
          <w:p w14:paraId="3D6CD40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</w:tcPr>
          <w:p w14:paraId="130E0BD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</w:tcPr>
          <w:p w14:paraId="1CE9436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</w:tcPr>
          <w:p w14:paraId="3BCA6E8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72990A6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12" w:space="0" w:color="auto"/>
            </w:tcBorders>
          </w:tcPr>
          <w:p w14:paraId="770C78C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3482B19A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14E4411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13A177D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347ED88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12" w:space="0" w:color="auto"/>
            </w:tcBorders>
          </w:tcPr>
          <w:p w14:paraId="0144BA9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44B5D6C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12" w:space="0" w:color="auto"/>
            </w:tcBorders>
          </w:tcPr>
          <w:p w14:paraId="0EFDF13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12" w:space="0" w:color="auto"/>
            </w:tcBorders>
          </w:tcPr>
          <w:p w14:paraId="3F1C2E5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</w:tbl>
    <w:p w14:paraId="509F051F" w14:textId="77777777" w:rsidR="00AA6F4D" w:rsidRDefault="00AA6F4D">
      <w:pPr>
        <w:pStyle w:val="Heading2"/>
        <w:widowControl/>
        <w:rPr>
          <w:sz w:val="10"/>
          <w:szCs w:val="10"/>
          <w:lang w:val="en-GB"/>
        </w:rPr>
      </w:pPr>
    </w:p>
    <w:p w14:paraId="7F9467C6" w14:textId="056EE1E6" w:rsidR="00AA6F4D" w:rsidRDefault="009E4C01">
      <w:pPr>
        <w:pStyle w:val="Heading2"/>
        <w:widowControl/>
        <w:rPr>
          <w:lang w:val="en-GB"/>
        </w:rPr>
      </w:pPr>
      <w:r>
        <w:rPr>
          <w:lang w:val="en-GB"/>
        </w:rPr>
        <w:t>H. Chaperones</w:t>
      </w:r>
    </w:p>
    <w:tbl>
      <w:tblPr>
        <w:tblW w:w="0" w:type="auto"/>
        <w:jc w:val="center"/>
        <w:tblBorders>
          <w:top w:val="single" w:sz="6" w:space="0" w:color="auto"/>
          <w:bottom w:val="single" w:sz="1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2325"/>
        <w:gridCol w:w="85"/>
        <w:gridCol w:w="2325"/>
        <w:gridCol w:w="85"/>
        <w:gridCol w:w="454"/>
        <w:gridCol w:w="2325"/>
        <w:gridCol w:w="85"/>
        <w:gridCol w:w="2325"/>
      </w:tblGrid>
      <w:tr w:rsidR="00AA6F4D" w:rsidRPr="009E4C01" w14:paraId="4C8B4406" w14:textId="77777777" w:rsidTr="0034769E">
        <w:trPr>
          <w:cantSplit/>
          <w:trHeight w:val="260"/>
          <w:jc w:val="center"/>
        </w:trPr>
        <w:tc>
          <w:tcPr>
            <w:tcW w:w="312" w:type="dxa"/>
            <w:tcBorders>
              <w:top w:val="single" w:sz="6" w:space="0" w:color="auto"/>
              <w:bottom w:val="single" w:sz="12" w:space="0" w:color="auto"/>
            </w:tcBorders>
          </w:tcPr>
          <w:p w14:paraId="7B5E1E3F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64BB58E3" w14:textId="45DCB6F1" w:rsidR="00AA6F4D" w:rsidRPr="009E4C01" w:rsidRDefault="009E4C01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Surname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024DDC01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7FFDB62D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4342D5CF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top w:val="single" w:sz="6" w:space="0" w:color="auto"/>
              <w:bottom w:val="single" w:sz="12" w:space="0" w:color="auto"/>
            </w:tcBorders>
          </w:tcPr>
          <w:p w14:paraId="76114189" w14:textId="77777777" w:rsidR="00AA6F4D" w:rsidRPr="009E4C01" w:rsidRDefault="00AA6F4D">
            <w:pPr>
              <w:jc w:val="right"/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0F0C0EB9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Name</w:t>
            </w:r>
          </w:p>
        </w:tc>
        <w:tc>
          <w:tcPr>
            <w:tcW w:w="85" w:type="dxa"/>
            <w:tcBorders>
              <w:top w:val="single" w:sz="6" w:space="0" w:color="auto"/>
              <w:bottom w:val="single" w:sz="12" w:space="0" w:color="auto"/>
            </w:tcBorders>
          </w:tcPr>
          <w:p w14:paraId="5C9D7CB0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12" w:space="0" w:color="auto"/>
            </w:tcBorders>
          </w:tcPr>
          <w:p w14:paraId="20C54F98" w14:textId="77777777" w:rsidR="00AA6F4D" w:rsidRPr="009E4C01" w:rsidRDefault="00AA6F4D">
            <w:pPr>
              <w:rPr>
                <w:b/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Given Name</w:t>
            </w:r>
          </w:p>
        </w:tc>
      </w:tr>
    </w:tbl>
    <w:p w14:paraId="15BD70CD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12"/>
        <w:gridCol w:w="780"/>
        <w:gridCol w:w="1545"/>
        <w:gridCol w:w="85"/>
        <w:gridCol w:w="2325"/>
        <w:gridCol w:w="85"/>
        <w:gridCol w:w="454"/>
        <w:gridCol w:w="2325"/>
        <w:gridCol w:w="85"/>
        <w:gridCol w:w="2325"/>
      </w:tblGrid>
      <w:tr w:rsidR="00AA6F4D" w14:paraId="037183FF" w14:textId="77777777" w:rsidTr="009E4C01">
        <w:trPr>
          <w:cantSplit/>
          <w:trHeight w:val="370"/>
          <w:jc w:val="center"/>
        </w:trPr>
        <w:tc>
          <w:tcPr>
            <w:tcW w:w="312" w:type="dxa"/>
            <w:vAlign w:val="center"/>
          </w:tcPr>
          <w:p w14:paraId="1F9D1B0D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69238C8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3D1EEF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77C9DCE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62CCCA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4FB4262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10:</w:t>
            </w: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D2910F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B7DC42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2DAEAE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775FD44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4E18157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2: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4A2BA6D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7AB935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5C3F59C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563E87C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64DA9192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11:</w:t>
            </w:r>
          </w:p>
        </w:tc>
        <w:tc>
          <w:tcPr>
            <w:tcW w:w="2325" w:type="dxa"/>
            <w:vAlign w:val="center"/>
          </w:tcPr>
          <w:p w14:paraId="300F748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5BF6BE8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vAlign w:val="center"/>
          </w:tcPr>
          <w:p w14:paraId="23F9210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5982A3F3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7481D1BF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3358877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652D76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31E29B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7340EA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322F21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12: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EAE128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709AB7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904000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2425071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03D8881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4: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24E9493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4A9EC8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25E3464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B0B6F07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20AF2E9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13: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7B9B48E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F48649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746CD64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2F013DBC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6514D418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5: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6B197CC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BD4B2E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39DF8B27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FEA251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649DDFF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14: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7A5BCD5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4C49F066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B985BA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EA1945E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5DAA18E1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6: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618969CB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6FAC8CD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9A37310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E8202C2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7CB08D1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15: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1C208EA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280E8A6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0E00EB8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40BA0E01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57C5A6B9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7: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5499F97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320470D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F6AF3A6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51222EF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53D31FF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16: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57D106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9EC286D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43D7969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18ACC5BB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CB817B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8: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7D7217F9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D0EA58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55F08EBF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8A10E68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25B2572B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17: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45C6C69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75BE658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2448D1FE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06A9120C" w14:textId="77777777" w:rsidTr="0034769E">
        <w:trPr>
          <w:cantSplit/>
          <w:trHeight w:val="340"/>
          <w:jc w:val="center"/>
        </w:trPr>
        <w:tc>
          <w:tcPr>
            <w:tcW w:w="312" w:type="dxa"/>
            <w:vAlign w:val="center"/>
          </w:tcPr>
          <w:p w14:paraId="372A633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9:</w:t>
            </w: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702CE50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055A6821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8596AC3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1961C490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vAlign w:val="center"/>
          </w:tcPr>
          <w:p w14:paraId="56BE7664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18:</w:t>
            </w:r>
          </w:p>
        </w:tc>
        <w:tc>
          <w:tcPr>
            <w:tcW w:w="2325" w:type="dxa"/>
            <w:tcBorders>
              <w:top w:val="single" w:sz="6" w:space="0" w:color="auto"/>
            </w:tcBorders>
            <w:vAlign w:val="center"/>
          </w:tcPr>
          <w:p w14:paraId="63D0CF5D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  <w:tc>
          <w:tcPr>
            <w:tcW w:w="85" w:type="dxa"/>
            <w:vAlign w:val="center"/>
          </w:tcPr>
          <w:p w14:paraId="5CB01859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6AA2E7F2" w14:textId="77777777" w:rsidR="00AA6F4D" w:rsidRDefault="00B80ED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AA6F4D">
              <w:rPr>
                <w:sz w:val="18"/>
                <w:szCs w:val="18"/>
                <w:lang w:val="en-GB"/>
              </w:rPr>
              <w:instrText xml:space="preserve"> FORMTEXT </w:instrText>
            </w:r>
            <w:r>
              <w:rPr>
                <w:sz w:val="18"/>
                <w:szCs w:val="18"/>
                <w:lang w:val="en-GB"/>
              </w:rPr>
            </w:r>
            <w:r>
              <w:rPr>
                <w:sz w:val="18"/>
                <w:szCs w:val="18"/>
                <w:lang w:val="en-GB"/>
              </w:rPr>
              <w:fldChar w:fldCharType="separate"/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 w:rsidR="00AA6F4D">
              <w:rPr>
                <w:noProof/>
                <w:sz w:val="18"/>
                <w:szCs w:val="18"/>
              </w:rPr>
              <w:t> </w:t>
            </w:r>
            <w:r>
              <w:rPr>
                <w:sz w:val="18"/>
                <w:szCs w:val="18"/>
                <w:lang w:val="en-GB"/>
              </w:rPr>
              <w:fldChar w:fldCharType="end"/>
            </w:r>
          </w:p>
        </w:tc>
      </w:tr>
      <w:tr w:rsidR="00AA6F4D" w14:paraId="31BE31E9" w14:textId="77777777" w:rsidTr="0034769E">
        <w:trPr>
          <w:cantSplit/>
          <w:trHeight w:hRule="exact" w:val="80"/>
          <w:jc w:val="center"/>
        </w:trPr>
        <w:tc>
          <w:tcPr>
            <w:tcW w:w="312" w:type="dxa"/>
            <w:tcBorders>
              <w:bottom w:val="single" w:sz="6" w:space="0" w:color="auto"/>
            </w:tcBorders>
            <w:vAlign w:val="center"/>
          </w:tcPr>
          <w:p w14:paraId="1F2615C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gridSpan w:val="2"/>
            <w:tcBorders>
              <w:bottom w:val="single" w:sz="6" w:space="0" w:color="auto"/>
            </w:tcBorders>
            <w:vAlign w:val="center"/>
          </w:tcPr>
          <w:p w14:paraId="131D33D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6" w:space="0" w:color="auto"/>
            </w:tcBorders>
            <w:vAlign w:val="center"/>
          </w:tcPr>
          <w:p w14:paraId="625B0883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59626D0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6" w:space="0" w:color="auto"/>
            </w:tcBorders>
            <w:vAlign w:val="center"/>
          </w:tcPr>
          <w:p w14:paraId="2FFD3415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454" w:type="dxa"/>
            <w:tcBorders>
              <w:bottom w:val="single" w:sz="6" w:space="0" w:color="auto"/>
            </w:tcBorders>
            <w:vAlign w:val="center"/>
          </w:tcPr>
          <w:p w14:paraId="1FC3C640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49936B4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85" w:type="dxa"/>
            <w:tcBorders>
              <w:bottom w:val="single" w:sz="6" w:space="0" w:color="auto"/>
            </w:tcBorders>
            <w:vAlign w:val="center"/>
          </w:tcPr>
          <w:p w14:paraId="74D46CBB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  <w:tc>
          <w:tcPr>
            <w:tcW w:w="2325" w:type="dxa"/>
            <w:tcBorders>
              <w:bottom w:val="single" w:sz="6" w:space="0" w:color="auto"/>
            </w:tcBorders>
            <w:vAlign w:val="center"/>
          </w:tcPr>
          <w:p w14:paraId="145C3DDE" w14:textId="77777777" w:rsidR="00AA6F4D" w:rsidRDefault="00AA6F4D">
            <w:pPr>
              <w:rPr>
                <w:sz w:val="18"/>
                <w:szCs w:val="18"/>
                <w:lang w:val="en-GB"/>
              </w:rPr>
            </w:pPr>
          </w:p>
        </w:tc>
      </w:tr>
      <w:tr w:rsidR="00AA6F4D" w:rsidRPr="005067B1" w14:paraId="08EB0EA6" w14:textId="77777777" w:rsidTr="0034769E">
        <w:trPr>
          <w:cantSplit/>
          <w:jc w:val="center"/>
        </w:trPr>
        <w:tc>
          <w:tcPr>
            <w:tcW w:w="1092" w:type="dxa"/>
            <w:gridSpan w:val="2"/>
          </w:tcPr>
          <w:p w14:paraId="688D7D53" w14:textId="77777777" w:rsidR="00AA6F4D" w:rsidRPr="0026671B" w:rsidRDefault="00AA6F4D">
            <w:pPr>
              <w:rPr>
                <w:sz w:val="18"/>
                <w:szCs w:val="18"/>
                <w:lang w:val="en-GB"/>
              </w:rPr>
            </w:pPr>
            <w:r w:rsidRPr="0026671B">
              <w:rPr>
                <w:sz w:val="18"/>
                <w:szCs w:val="18"/>
                <w:lang w:val="en-GB"/>
              </w:rPr>
              <w:t xml:space="preserve">Please note: </w:t>
            </w:r>
          </w:p>
        </w:tc>
        <w:tc>
          <w:tcPr>
            <w:tcW w:w="9229" w:type="dxa"/>
            <w:gridSpan w:val="8"/>
            <w:vAlign w:val="center"/>
          </w:tcPr>
          <w:p w14:paraId="170DD683" w14:textId="77777777" w:rsidR="00AA6F4D" w:rsidRPr="0026671B" w:rsidRDefault="005447E1" w:rsidP="00D431DC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lang w:val="en-GB"/>
              </w:rPr>
              <w:t xml:space="preserve">Accreditations will be made available only for one Team Leader per Team, one Assistant Team Leader (for Teams with 6 and more competitors participating), for Competitors, Coaches (one per skater), Officials (maximum two, President included), one Team-Doctor and one Physiotherapist. </w:t>
            </w:r>
          </w:p>
        </w:tc>
      </w:tr>
    </w:tbl>
    <w:p w14:paraId="3C9DAC7A" w14:textId="77777777" w:rsidR="00AA6F4D" w:rsidRDefault="00AA6F4D">
      <w:pPr>
        <w:rPr>
          <w:sz w:val="10"/>
          <w:szCs w:val="10"/>
          <w:lang w:val="en-GB"/>
        </w:rPr>
      </w:pPr>
    </w:p>
    <w:p w14:paraId="07EEAAAD" w14:textId="77777777" w:rsidR="00AA6F4D" w:rsidRDefault="00AA6F4D">
      <w:pPr>
        <w:rPr>
          <w:sz w:val="10"/>
          <w:szCs w:val="10"/>
          <w:lang w:val="en-GB"/>
        </w:rPr>
      </w:pPr>
    </w:p>
    <w:p w14:paraId="6A1666F7" w14:textId="77777777" w:rsidR="002B716B" w:rsidRPr="00E374F3" w:rsidRDefault="002B716B" w:rsidP="005447E1">
      <w:pPr>
        <w:jc w:val="both"/>
        <w:rPr>
          <w:b/>
          <w:sz w:val="18"/>
          <w:szCs w:val="18"/>
          <w:lang w:val="en-GB"/>
        </w:rPr>
      </w:pPr>
      <w:r w:rsidRPr="00E374F3">
        <w:rPr>
          <w:b/>
          <w:sz w:val="18"/>
          <w:szCs w:val="18"/>
          <w:lang w:val="en-GB"/>
        </w:rPr>
        <w:t>The undersigned ISU Member guarantees that the requested accreditation of Team Members will correspond to their function within the Team / ISU Member Federation. A certification to prove the status of the Team Members entered under “E” and “F” needs to be attac</w:t>
      </w:r>
      <w:r w:rsidR="003A299A">
        <w:rPr>
          <w:b/>
          <w:sz w:val="18"/>
          <w:szCs w:val="18"/>
          <w:lang w:val="en-GB"/>
        </w:rPr>
        <w:t>hed to this form; otherwise no A</w:t>
      </w:r>
      <w:r w:rsidRPr="00E374F3">
        <w:rPr>
          <w:b/>
          <w:sz w:val="18"/>
          <w:szCs w:val="18"/>
          <w:lang w:val="en-GB"/>
        </w:rPr>
        <w:t xml:space="preserve">ccreditation will be provided to these persons. </w:t>
      </w:r>
    </w:p>
    <w:p w14:paraId="787913CE" w14:textId="77777777" w:rsidR="00AA6F4D" w:rsidRDefault="00AA6F4D">
      <w:pPr>
        <w:rPr>
          <w:sz w:val="10"/>
          <w:szCs w:val="10"/>
          <w:lang w:val="en-GB"/>
        </w:rPr>
      </w:pPr>
    </w:p>
    <w:p w14:paraId="57F9AC43" w14:textId="77777777" w:rsidR="00AA6F4D" w:rsidRDefault="00AA6F4D">
      <w:pPr>
        <w:rPr>
          <w:sz w:val="10"/>
          <w:szCs w:val="10"/>
          <w:lang w:val="en-GB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7938"/>
      </w:tblGrid>
      <w:tr w:rsidR="00AA6F4D" w14:paraId="1F0A93D1" w14:textId="77777777" w:rsidTr="0034769E">
        <w:trPr>
          <w:cantSplit/>
          <w:trHeight w:val="360"/>
          <w:jc w:val="center"/>
        </w:trPr>
        <w:tc>
          <w:tcPr>
            <w:tcW w:w="2410" w:type="dxa"/>
            <w:vAlign w:val="bottom"/>
          </w:tcPr>
          <w:p w14:paraId="20526BDF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  <w:p w14:paraId="15010236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ISU Member Federation</w:t>
            </w:r>
            <w:r>
              <w:rPr>
                <w:sz w:val="18"/>
                <w:szCs w:val="18"/>
                <w:lang w:val="en-GB"/>
              </w:rPr>
              <w:t>:</w:t>
            </w:r>
          </w:p>
          <w:p w14:paraId="62BE8DEF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bookmarkStart w:id="5" w:name="Text19"/>
        <w:tc>
          <w:tcPr>
            <w:tcW w:w="7938" w:type="dxa"/>
            <w:tcBorders>
              <w:bottom w:val="single" w:sz="6" w:space="0" w:color="auto"/>
            </w:tcBorders>
            <w:vAlign w:val="center"/>
          </w:tcPr>
          <w:p w14:paraId="4357EC21" w14:textId="77777777" w:rsidR="00AA6F4D" w:rsidRDefault="00B80ED8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AA6F4D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>
              <w:rPr>
                <w:lang w:val="en-GB"/>
              </w:rPr>
              <w:fldChar w:fldCharType="end"/>
            </w:r>
            <w:bookmarkEnd w:id="5"/>
          </w:p>
        </w:tc>
      </w:tr>
      <w:tr w:rsidR="00AA6F4D" w14:paraId="2A239F31" w14:textId="77777777" w:rsidTr="0034769E">
        <w:trPr>
          <w:cantSplit/>
          <w:trHeight w:val="360"/>
          <w:jc w:val="center"/>
        </w:trPr>
        <w:tc>
          <w:tcPr>
            <w:tcW w:w="2410" w:type="dxa"/>
            <w:vAlign w:val="bottom"/>
          </w:tcPr>
          <w:p w14:paraId="73D58CFE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  <w:p w14:paraId="628EE4D5" w14:textId="77777777" w:rsidR="00AA6F4D" w:rsidRDefault="00AA6F4D">
            <w:pPr>
              <w:jc w:val="right"/>
              <w:rPr>
                <w:sz w:val="18"/>
                <w:szCs w:val="18"/>
                <w:lang w:val="en-GB"/>
              </w:rPr>
            </w:pPr>
            <w:r w:rsidRPr="009E4C01">
              <w:rPr>
                <w:b/>
                <w:sz w:val="18"/>
                <w:szCs w:val="18"/>
                <w:lang w:val="en-GB"/>
              </w:rPr>
              <w:t>Date, Signature</w:t>
            </w:r>
            <w:r>
              <w:rPr>
                <w:sz w:val="18"/>
                <w:szCs w:val="18"/>
                <w:lang w:val="en-GB"/>
              </w:rPr>
              <w:t>:</w:t>
            </w:r>
          </w:p>
          <w:p w14:paraId="1EEDA343" w14:textId="77777777" w:rsidR="001911B7" w:rsidRDefault="001911B7">
            <w:pPr>
              <w:jc w:val="right"/>
              <w:rPr>
                <w:sz w:val="18"/>
                <w:szCs w:val="18"/>
                <w:lang w:val="en-GB"/>
              </w:rPr>
            </w:pPr>
          </w:p>
        </w:tc>
        <w:bookmarkStart w:id="6" w:name="Text20"/>
        <w:tc>
          <w:tcPr>
            <w:tcW w:w="7938" w:type="dxa"/>
            <w:tcBorders>
              <w:bottom w:val="single" w:sz="6" w:space="0" w:color="auto"/>
            </w:tcBorders>
            <w:vAlign w:val="center"/>
          </w:tcPr>
          <w:p w14:paraId="1D9CF9B0" w14:textId="77777777" w:rsidR="00AA6F4D" w:rsidRDefault="00B80ED8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 w:rsidR="00AA6F4D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 w:rsidR="00AA6F4D">
              <w:rPr>
                <w:noProof/>
              </w:rPr>
              <w:t> </w:t>
            </w:r>
            <w:r>
              <w:rPr>
                <w:lang w:val="en-GB"/>
              </w:rPr>
              <w:fldChar w:fldCharType="end"/>
            </w:r>
            <w:bookmarkEnd w:id="6"/>
          </w:p>
        </w:tc>
      </w:tr>
    </w:tbl>
    <w:p w14:paraId="339EF4DE" w14:textId="77777777" w:rsidR="00AA6F4D" w:rsidRDefault="00AA6F4D" w:rsidP="002B716B">
      <w:pPr>
        <w:rPr>
          <w:sz w:val="2"/>
          <w:szCs w:val="2"/>
          <w:lang w:val="en-GB"/>
        </w:rPr>
      </w:pPr>
    </w:p>
    <w:p w14:paraId="7424A8DC" w14:textId="597AEC20" w:rsidR="00215A2A" w:rsidRPr="00215A2A" w:rsidRDefault="00215A2A" w:rsidP="002B716B">
      <w:pPr>
        <w:rPr>
          <w:sz w:val="2"/>
          <w:szCs w:val="2"/>
          <w:lang w:val="en-US"/>
        </w:rPr>
      </w:pPr>
    </w:p>
    <w:sectPr w:rsidR="00215A2A" w:rsidRPr="00215A2A" w:rsidSect="008735F4">
      <w:headerReference w:type="default" r:id="rId7"/>
      <w:footerReference w:type="default" r:id="rId8"/>
      <w:headerReference w:type="first" r:id="rId9"/>
      <w:footerReference w:type="first" r:id="rId10"/>
      <w:pgSz w:w="11906" w:h="16838" w:code="9"/>
      <w:pgMar w:top="454" w:right="567" w:bottom="454" w:left="567" w:header="567" w:footer="17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2715E0" w14:textId="77777777" w:rsidR="0018378B" w:rsidRDefault="0018378B">
      <w:r>
        <w:separator/>
      </w:r>
    </w:p>
  </w:endnote>
  <w:endnote w:type="continuationSeparator" w:id="0">
    <w:p w14:paraId="216C6987" w14:textId="77777777" w:rsidR="0018378B" w:rsidRDefault="00183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0DF647" w14:textId="4E34F4FD" w:rsidR="009E4C01" w:rsidRDefault="009E4C01" w:rsidP="00641A75">
    <w:pPr>
      <w:pStyle w:val="BasicParagraph"/>
      <w:ind w:right="360"/>
      <w:rPr>
        <w:rFonts w:ascii="Verdana" w:hAnsi="Verdana" w:cs="Verdana-Bold"/>
        <w:bCs/>
        <w:spacing w:val="19"/>
        <w:sz w:val="21"/>
        <w:szCs w:val="21"/>
      </w:rPr>
    </w:pPr>
  </w:p>
  <w:p w14:paraId="4A1526F3" w14:textId="0658D5C5" w:rsidR="009E4C01" w:rsidRPr="00641A75" w:rsidRDefault="009E4C01" w:rsidP="00641A75">
    <w:pPr>
      <w:pStyle w:val="BasicParagraph"/>
      <w:tabs>
        <w:tab w:val="left" w:pos="3540"/>
      </w:tabs>
      <w:spacing w:line="240" w:lineRule="auto"/>
      <w:jc w:val="center"/>
      <w:rPr>
        <w:rFonts w:ascii="Verdana" w:hAnsi="Verdana" w:cs="Verdana-Bold"/>
        <w:bCs/>
        <w:spacing w:val="19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288415B7" w14:textId="55BEE350" w:rsidR="009E4C01" w:rsidRPr="00470245" w:rsidRDefault="009E4C01" w:rsidP="00CF6A50">
    <w:pPr>
      <w:jc w:val="center"/>
      <w:rPr>
        <w:rFonts w:ascii="Times" w:hAnsi="Times"/>
        <w:sz w:val="16"/>
        <w:szCs w:val="16"/>
      </w:rPr>
    </w:pPr>
    <w:r w:rsidRPr="00641A75">
      <w:rPr>
        <w:rStyle w:val="Hyperlink"/>
        <w:rFonts w:ascii="Verdana" w:hAnsi="Verdana" w:cs="Verdana"/>
        <w:spacing w:val="-7"/>
        <w:sz w:val="16"/>
        <w:szCs w:val="16"/>
      </w:rPr>
      <w:t>www.iceskate.is/rig20</w:t>
    </w:r>
    <w:r w:rsidR="00A25D37">
      <w:rPr>
        <w:rStyle w:val="Hyperlink"/>
        <w:rFonts w:ascii="Verdana" w:hAnsi="Verdana" w:cs="Verdana"/>
        <w:spacing w:val="-7"/>
        <w:sz w:val="16"/>
        <w:szCs w:val="16"/>
      </w:rPr>
      <w:t>20</w:t>
    </w:r>
    <w:r w:rsidRPr="00034AE0">
      <w:rPr>
        <w:rFonts w:ascii="Verdana" w:hAnsi="Verdana" w:cs="Verdana"/>
        <w:spacing w:val="-7"/>
        <w:sz w:val="16"/>
        <w:szCs w:val="16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1" w:history="1">
      <w:r w:rsidR="005067B1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</w:t>
      </w:r>
      <w:r w:rsidRPr="006B245C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@iceskate.is</w:t>
      </w:r>
    </w:hyperlink>
  </w:p>
  <w:p w14:paraId="6E41D45C" w14:textId="77777777" w:rsidR="009E4C01" w:rsidRPr="009D24A1" w:rsidRDefault="009E4C01" w:rsidP="00CF6A50">
    <w:pPr>
      <w:rPr>
        <w:b/>
        <w:bCs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EE657A" w14:textId="52C02623" w:rsidR="009E4C01" w:rsidRDefault="009E4C01" w:rsidP="00CF6A50">
    <w:pPr>
      <w:pStyle w:val="Footer"/>
    </w:pPr>
  </w:p>
  <w:p w14:paraId="2CB7D0EA" w14:textId="3083F65D" w:rsidR="009E4C01" w:rsidRDefault="00540363" w:rsidP="00CF6A50">
    <w:pPr>
      <w:pStyle w:val="BasicParagraph"/>
      <w:ind w:right="360"/>
      <w:jc w:val="center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noProof/>
        <w:spacing w:val="19"/>
        <w:sz w:val="21"/>
        <w:szCs w:val="21"/>
        <w:lang w:val="en-US"/>
      </w:rPr>
      <w:drawing>
        <wp:anchor distT="0" distB="0" distL="114300" distR="114300" simplePos="0" relativeHeight="251660288" behindDoc="0" locked="0" layoutInCell="1" allowOverlap="1" wp14:anchorId="0798FFAF" wp14:editId="197A4F98">
          <wp:simplePos x="0" y="0"/>
          <wp:positionH relativeFrom="margin">
            <wp:posOffset>1176655</wp:posOffset>
          </wp:positionH>
          <wp:positionV relativeFrom="margin">
            <wp:posOffset>7552055</wp:posOffset>
          </wp:positionV>
          <wp:extent cx="4572635" cy="45085"/>
          <wp:effectExtent l="0" t="0" r="0" b="5715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reen Shot 2017-10-05 at 10.23.50 A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72635" cy="45085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22D66173" w14:textId="77777777" w:rsidR="009E4C01" w:rsidRPr="00034AE0" w:rsidRDefault="009E4C01" w:rsidP="00CF6A50">
    <w:pPr>
      <w:pStyle w:val="BasicParagraph"/>
      <w:tabs>
        <w:tab w:val="left" w:pos="3540"/>
      </w:tabs>
      <w:spacing w:line="240" w:lineRule="auto"/>
      <w:rPr>
        <w:rFonts w:ascii="Verdana" w:hAnsi="Verdana" w:cs="Verdana-Bold"/>
        <w:bCs/>
        <w:spacing w:val="19"/>
        <w:sz w:val="16"/>
        <w:szCs w:val="16"/>
      </w:rPr>
    </w:pPr>
    <w:r>
      <w:rPr>
        <w:rFonts w:ascii="Verdana" w:hAnsi="Verdana" w:cs="Verdana-Bold"/>
        <w:bCs/>
        <w:spacing w:val="19"/>
        <w:sz w:val="16"/>
        <w:szCs w:val="16"/>
      </w:rPr>
      <w:tab/>
    </w:r>
  </w:p>
  <w:p w14:paraId="15653459" w14:textId="77777777" w:rsidR="009E4C01" w:rsidRPr="00034AE0" w:rsidRDefault="009E4C01" w:rsidP="00CF6A50">
    <w:pPr>
      <w:pStyle w:val="BasicParagraph"/>
      <w:spacing w:line="240" w:lineRule="auto"/>
      <w:jc w:val="center"/>
      <w:rPr>
        <w:rFonts w:ascii="Verdana" w:hAnsi="Verdana" w:cs="Verdana-Bold"/>
        <w:bCs/>
        <w:spacing w:val="10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6695FD51" w14:textId="0BB7DBB1" w:rsidR="009E4C01" w:rsidRPr="00470245" w:rsidRDefault="00641A75" w:rsidP="00CF6A50">
    <w:pPr>
      <w:jc w:val="center"/>
      <w:rPr>
        <w:rFonts w:ascii="Times" w:hAnsi="Times"/>
        <w:sz w:val="16"/>
        <w:szCs w:val="16"/>
      </w:rPr>
    </w:pPr>
    <w:r>
      <w:rPr>
        <w:rStyle w:val="Hyperlink"/>
        <w:rFonts w:ascii="Helvetica" w:hAnsi="Helvetica"/>
        <w:sz w:val="16"/>
        <w:szCs w:val="16"/>
      </w:rPr>
      <w:t>www.iceskate.is/rig2019</w:t>
    </w:r>
    <w:r w:rsidR="00061B7F">
      <w:rPr>
        <w:rFonts w:ascii="Helvetica" w:hAnsi="Helvetica"/>
        <w:sz w:val="16"/>
        <w:szCs w:val="16"/>
      </w:rPr>
      <w:t xml:space="preserve"> </w:t>
    </w:r>
    <w:r w:rsidR="009E4C01"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="009E4C01"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="009E4C01" w:rsidRPr="006B245C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events@iceskate.is</w:t>
      </w:r>
    </w:hyperlink>
  </w:p>
  <w:p w14:paraId="2323F51A" w14:textId="77777777" w:rsidR="009E4C01" w:rsidRDefault="009E4C01" w:rsidP="00CF6A50">
    <w:pPr>
      <w:pStyle w:val="Footer"/>
      <w:tabs>
        <w:tab w:val="clear" w:pos="4536"/>
        <w:tab w:val="clear" w:pos="9072"/>
        <w:tab w:val="left" w:pos="799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185D61" w14:textId="77777777" w:rsidR="0018378B" w:rsidRDefault="0018378B">
      <w:r>
        <w:separator/>
      </w:r>
    </w:p>
  </w:footnote>
  <w:footnote w:type="continuationSeparator" w:id="0">
    <w:p w14:paraId="7196D0F6" w14:textId="77777777" w:rsidR="0018378B" w:rsidRDefault="001837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75A42C" w14:textId="6E137192" w:rsidR="009E4C01" w:rsidRDefault="009E4C01">
    <w:pPr>
      <w:jc w:val="center"/>
    </w:pPr>
  </w:p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641A75" w:rsidRPr="005067B1" w14:paraId="11E0B428" w14:textId="77777777" w:rsidTr="00641A75">
      <w:trPr>
        <w:cantSplit/>
        <w:trHeight w:val="478"/>
        <w:jc w:val="center"/>
      </w:trPr>
      <w:tc>
        <w:tcPr>
          <w:tcW w:w="9142" w:type="dxa"/>
        </w:tcPr>
        <w:p w14:paraId="317E9B06" w14:textId="371E4155" w:rsidR="00641A75" w:rsidRPr="00397A11" w:rsidRDefault="00A25D37" w:rsidP="00641A75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January 2</w:t>
          </w:r>
          <w:r w:rsidR="008735F4">
            <w:rPr>
              <w:rFonts w:ascii="Verdana" w:hAnsi="Verdana"/>
              <w:b/>
              <w:sz w:val="20"/>
              <w:szCs w:val="20"/>
              <w:lang w:val="en-US" w:eastAsia="es-ES"/>
            </w:rPr>
            <w:t>3</w:t>
          </w:r>
          <w:r w:rsidR="008735F4" w:rsidRPr="008735F4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 w:rsidR="008735F4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– 26</w:t>
          </w:r>
          <w:r w:rsidRPr="00A25D37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2020</w:t>
          </w:r>
          <w:r w:rsidR="00641A75">
            <w:rPr>
              <w:rFonts w:ascii="Verdana" w:hAnsi="Verdana"/>
              <w:b/>
              <w:sz w:val="20"/>
              <w:szCs w:val="20"/>
              <w:lang w:val="en-US" w:eastAsia="es-ES"/>
            </w:rPr>
            <w:t>.</w:t>
          </w:r>
        </w:p>
        <w:p w14:paraId="5C187648" w14:textId="1AAAD4F2" w:rsidR="00641A75" w:rsidRPr="00641A75" w:rsidRDefault="00641A75" w:rsidP="00641A75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58BA7CEE" w14:textId="737B132B" w:rsidR="00641A75" w:rsidRPr="00005BC9" w:rsidRDefault="00641A75" w:rsidP="00641A75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A25D37">
            <w:rPr>
              <w:rFonts w:ascii="Verdana" w:hAnsi="Verdana"/>
              <w:noProof/>
              <w:lang w:val="en-US" w:eastAsia="es-ES"/>
            </w:rPr>
            <w:t>20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Composition of Delegation</w:t>
          </w:r>
        </w:p>
        <w:p w14:paraId="5170B8D5" w14:textId="77777777" w:rsidR="00641A75" w:rsidRPr="00397A11" w:rsidRDefault="00641A75" w:rsidP="00641A75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6C6FA382" w14:textId="7AF8DE47" w:rsidR="00641A75" w:rsidRDefault="00A25D37" w:rsidP="00641A75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4384" behindDoc="0" locked="0" layoutInCell="1" allowOverlap="1" wp14:anchorId="70410891" wp14:editId="39AAA6EC">
                <wp:simplePos x="0" y="0"/>
                <wp:positionH relativeFrom="margin">
                  <wp:posOffset>-956945</wp:posOffset>
                </wp:positionH>
                <wp:positionV relativeFrom="margin">
                  <wp:posOffset>-142875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641A75" w:rsidRPr="005067B1" w14:paraId="1C08B059" w14:textId="77777777" w:rsidTr="00641A75">
      <w:trPr>
        <w:cantSplit/>
        <w:trHeight w:val="398"/>
        <w:jc w:val="center"/>
      </w:trPr>
      <w:tc>
        <w:tcPr>
          <w:tcW w:w="9142" w:type="dxa"/>
        </w:tcPr>
        <w:p w14:paraId="746C14CE" w14:textId="0C142493" w:rsidR="00641A75" w:rsidRPr="00B911B7" w:rsidRDefault="00641A75" w:rsidP="00641A75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A25D3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13.12.2019</w:t>
          </w:r>
        </w:p>
      </w:tc>
      <w:tc>
        <w:tcPr>
          <w:tcW w:w="1559" w:type="dxa"/>
        </w:tcPr>
        <w:p w14:paraId="71671E77" w14:textId="77777777" w:rsidR="00641A75" w:rsidRDefault="00641A75" w:rsidP="00641A75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E4C01" w:rsidRPr="00CF6A50" w14:paraId="7B0B27FB" w14:textId="77777777" w:rsidTr="00641A75">
      <w:trPr>
        <w:cantSplit/>
        <w:trHeight w:val="211"/>
        <w:jc w:val="center"/>
      </w:trPr>
      <w:tc>
        <w:tcPr>
          <w:tcW w:w="9142" w:type="dxa"/>
        </w:tcPr>
        <w:p w14:paraId="1461F637" w14:textId="2E476EFF" w:rsidR="009E4C01" w:rsidRPr="00CF6A50" w:rsidRDefault="009E4C01" w:rsidP="00CF6A50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0D2F5215" w14:textId="77777777" w:rsidR="009E4C01" w:rsidRPr="00CF6A50" w:rsidRDefault="009E4C01" w:rsidP="00CF6A50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6B6CA8A6" w14:textId="26E71784" w:rsidR="009E4C01" w:rsidRPr="00A25D37" w:rsidRDefault="009E4C01" w:rsidP="00CF6A50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5067B1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A25D37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</w:t>
          </w:r>
          <w:r w:rsidR="00641A75" w:rsidRPr="00A25D37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s</w:t>
          </w:r>
        </w:p>
      </w:tc>
      <w:tc>
        <w:tcPr>
          <w:tcW w:w="1559" w:type="dxa"/>
        </w:tcPr>
        <w:p w14:paraId="428ECAE9" w14:textId="77777777" w:rsidR="009E4C01" w:rsidRPr="00CF6A50" w:rsidRDefault="009E4C01" w:rsidP="00CF6A50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01</w:t>
          </w:r>
        </w:p>
      </w:tc>
    </w:tr>
  </w:tbl>
  <w:p w14:paraId="7609B221" w14:textId="0C10FEAD" w:rsidR="009E4C01" w:rsidRPr="00CF6A50" w:rsidRDefault="009E4C01" w:rsidP="00CF6A5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AB39EC" w14:textId="77777777" w:rsidR="009E4C01" w:rsidRDefault="009E4C01" w:rsidP="00435515"/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9E4C01" w14:paraId="2743A9DD" w14:textId="77777777" w:rsidTr="009E4C01">
      <w:trPr>
        <w:cantSplit/>
        <w:trHeight w:val="478"/>
        <w:jc w:val="center"/>
      </w:trPr>
      <w:tc>
        <w:tcPr>
          <w:tcW w:w="9142" w:type="dxa"/>
        </w:tcPr>
        <w:p w14:paraId="3AE45AAC" w14:textId="6F2B10DA" w:rsidR="009E4C01" w:rsidRDefault="009E4C01" w:rsidP="006444B7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58240" behindDoc="0" locked="0" layoutInCell="1" allowOverlap="1" wp14:anchorId="26E53C04" wp14:editId="39ECFD96">
                <wp:simplePos x="0" y="0"/>
                <wp:positionH relativeFrom="margin">
                  <wp:posOffset>-33655</wp:posOffset>
                </wp:positionH>
                <wp:positionV relativeFrom="margin">
                  <wp:posOffset>5715</wp:posOffset>
                </wp:positionV>
                <wp:extent cx="3315335" cy="424815"/>
                <wp:effectExtent l="0" t="0" r="12065" b="6985"/>
                <wp:wrapSquare wrapText="bothSides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15335" cy="4248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657749C8" w14:textId="77777777" w:rsidR="009E4C01" w:rsidRDefault="009E4C01" w:rsidP="006444B7">
          <w:pPr>
            <w:pStyle w:val="Heading3"/>
            <w:rPr>
              <w:rFonts w:ascii="Verdana" w:hAnsi="Verdana"/>
              <w:noProof/>
              <w:lang w:val="en-US" w:eastAsia="es-ES"/>
            </w:rPr>
          </w:pPr>
        </w:p>
        <w:p w14:paraId="43F20FFE" w14:textId="21DD5702" w:rsidR="009E4C01" w:rsidRPr="00005BC9" w:rsidRDefault="00641A75" w:rsidP="006444B7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2019</w:t>
          </w:r>
          <w:r w:rsidR="009E4C01" w:rsidRPr="00435515">
            <w:rPr>
              <w:rFonts w:ascii="Verdana" w:hAnsi="Verdana"/>
              <w:noProof/>
              <w:lang w:val="en-US" w:eastAsia="es-ES"/>
            </w:rPr>
            <w:t xml:space="preserve"> – Composition of Delegation</w:t>
          </w:r>
        </w:p>
        <w:p w14:paraId="385C6CD9" w14:textId="27BFD30D" w:rsidR="009E4C01" w:rsidRPr="00397A11" w:rsidRDefault="00641A75" w:rsidP="006444B7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January 31</w:t>
          </w:r>
          <w:r w:rsidRPr="00641A7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st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February 3</w:t>
          </w:r>
          <w:r w:rsidRPr="00641A7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2019.</w:t>
          </w:r>
        </w:p>
        <w:p w14:paraId="4CC8980C" w14:textId="77777777" w:rsidR="009E4C01" w:rsidRPr="00397A11" w:rsidRDefault="009E4C01" w:rsidP="006444B7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467DEEAF" w14:textId="77777777" w:rsidR="009E4C01" w:rsidRPr="00397A11" w:rsidRDefault="009E4C01" w:rsidP="006444B7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683A7FBF" w14:textId="38BF1E6A" w:rsidR="009E4C01" w:rsidRDefault="009E4C01" w:rsidP="006444B7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E4C01" w:rsidRPr="005067B1" w14:paraId="409B9DA3" w14:textId="77777777" w:rsidTr="009E4C01">
      <w:trPr>
        <w:cantSplit/>
        <w:trHeight w:val="398"/>
        <w:jc w:val="center"/>
      </w:trPr>
      <w:tc>
        <w:tcPr>
          <w:tcW w:w="9142" w:type="dxa"/>
        </w:tcPr>
        <w:p w14:paraId="69D85734" w14:textId="614E2294" w:rsidR="009E4C01" w:rsidRPr="00B911B7" w:rsidRDefault="009E4C01" w:rsidP="006444B7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641A75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30.11.2018</w:t>
          </w:r>
        </w:p>
      </w:tc>
      <w:tc>
        <w:tcPr>
          <w:tcW w:w="1559" w:type="dxa"/>
        </w:tcPr>
        <w:p w14:paraId="2B965084" w14:textId="77777777" w:rsidR="009E4C01" w:rsidRDefault="009E4C01" w:rsidP="006444B7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E4C01" w:rsidRPr="00CF6A50" w14:paraId="5396541B" w14:textId="77777777" w:rsidTr="009E4C01">
      <w:trPr>
        <w:cantSplit/>
        <w:trHeight w:val="211"/>
        <w:jc w:val="center"/>
      </w:trPr>
      <w:tc>
        <w:tcPr>
          <w:tcW w:w="9142" w:type="dxa"/>
        </w:tcPr>
        <w:p w14:paraId="2CFB4D35" w14:textId="77777777" w:rsidR="009E4C01" w:rsidRPr="00CF6A50" w:rsidRDefault="009E4C01" w:rsidP="006444B7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3FCDBFAC" w14:textId="77777777" w:rsidR="009E4C01" w:rsidRPr="00CF6A50" w:rsidRDefault="009E4C01" w:rsidP="006444B7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533F0605" w14:textId="77777777" w:rsidR="009E4C01" w:rsidRPr="00A25D37" w:rsidRDefault="009E4C01" w:rsidP="006444B7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hyperlink r:id="rId2" w:history="1">
            <w:r w:rsidRPr="00A25D37">
              <w:rPr>
                <w:rStyle w:val="Hyperlink"/>
                <w:rFonts w:ascii="Verdana" w:hAnsi="Verdana"/>
                <w:bCs/>
                <w:sz w:val="20"/>
                <w:szCs w:val="20"/>
                <w:lang w:val="en-US"/>
              </w:rPr>
              <w:t>events@iceskate.is</w:t>
            </w:r>
          </w:hyperlink>
        </w:p>
      </w:tc>
      <w:tc>
        <w:tcPr>
          <w:tcW w:w="1559" w:type="dxa"/>
        </w:tcPr>
        <w:p w14:paraId="33D6D42B" w14:textId="77777777" w:rsidR="009E4C01" w:rsidRPr="00CF6A50" w:rsidRDefault="009E4C01" w:rsidP="006444B7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01</w:t>
          </w:r>
        </w:p>
      </w:tc>
    </w:tr>
  </w:tbl>
  <w:p w14:paraId="49256B85" w14:textId="77777777" w:rsidR="009E4C01" w:rsidRPr="006444B7" w:rsidRDefault="009E4C01" w:rsidP="006444B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8.6pt;height:28.6pt" o:bullet="t">
        <v:imagedata r:id="rId1" o:title="ISU"/>
      </v:shape>
    </w:pict>
  </w:numPicBullet>
  <w:abstractNum w:abstractNumId="0" w15:restartNumberingAfterBreak="0">
    <w:nsid w:val="0CDE42F9"/>
    <w:multiLevelType w:val="hybridMultilevel"/>
    <w:tmpl w:val="3642067C"/>
    <w:lvl w:ilvl="0" w:tplc="3B3A75C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7EE0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9A445C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60CBF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714EC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2DA46F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96FE6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002D96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A0EF47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isplayHorizontalDrawingGridEvery w:val="0"/>
  <w:displayVerticalDrawingGridEvery w:val="0"/>
  <w:doNotUseMarginsForDrawingGridOrigi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7BE2"/>
    <w:rsid w:val="00004ED5"/>
    <w:rsid w:val="00005BC9"/>
    <w:rsid w:val="00012E4E"/>
    <w:rsid w:val="00012F5D"/>
    <w:rsid w:val="000240FF"/>
    <w:rsid w:val="00061B7F"/>
    <w:rsid w:val="00064893"/>
    <w:rsid w:val="00095894"/>
    <w:rsid w:val="000C6660"/>
    <w:rsid w:val="0010179F"/>
    <w:rsid w:val="00155265"/>
    <w:rsid w:val="0016144E"/>
    <w:rsid w:val="001702B9"/>
    <w:rsid w:val="00177992"/>
    <w:rsid w:val="0018016F"/>
    <w:rsid w:val="0018378B"/>
    <w:rsid w:val="001911B7"/>
    <w:rsid w:val="001B4094"/>
    <w:rsid w:val="001B6C50"/>
    <w:rsid w:val="001F2421"/>
    <w:rsid w:val="00215A2A"/>
    <w:rsid w:val="002226B6"/>
    <w:rsid w:val="00225FFD"/>
    <w:rsid w:val="00256BEA"/>
    <w:rsid w:val="0026671B"/>
    <w:rsid w:val="002A42EE"/>
    <w:rsid w:val="002A76D5"/>
    <w:rsid w:val="002B3BA0"/>
    <w:rsid w:val="002B716B"/>
    <w:rsid w:val="002C0871"/>
    <w:rsid w:val="002D62E9"/>
    <w:rsid w:val="00313853"/>
    <w:rsid w:val="00326EE6"/>
    <w:rsid w:val="003467C0"/>
    <w:rsid w:val="0034769E"/>
    <w:rsid w:val="003508C9"/>
    <w:rsid w:val="003A299A"/>
    <w:rsid w:val="003C1DCC"/>
    <w:rsid w:val="003C73BF"/>
    <w:rsid w:val="003E5E88"/>
    <w:rsid w:val="00426B98"/>
    <w:rsid w:val="00435515"/>
    <w:rsid w:val="004448F5"/>
    <w:rsid w:val="004512C8"/>
    <w:rsid w:val="00451737"/>
    <w:rsid w:val="00482781"/>
    <w:rsid w:val="004A7341"/>
    <w:rsid w:val="005067B1"/>
    <w:rsid w:val="00522062"/>
    <w:rsid w:val="00524BB5"/>
    <w:rsid w:val="00534E43"/>
    <w:rsid w:val="00540363"/>
    <w:rsid w:val="005447E1"/>
    <w:rsid w:val="00556EF6"/>
    <w:rsid w:val="00560157"/>
    <w:rsid w:val="00561AFE"/>
    <w:rsid w:val="005A5436"/>
    <w:rsid w:val="005D2CF3"/>
    <w:rsid w:val="00617590"/>
    <w:rsid w:val="00637811"/>
    <w:rsid w:val="00641A75"/>
    <w:rsid w:val="006444B7"/>
    <w:rsid w:val="006541D0"/>
    <w:rsid w:val="006D4D91"/>
    <w:rsid w:val="006E10E4"/>
    <w:rsid w:val="00755FE7"/>
    <w:rsid w:val="00761555"/>
    <w:rsid w:val="00770A76"/>
    <w:rsid w:val="00780EB7"/>
    <w:rsid w:val="00787625"/>
    <w:rsid w:val="007A7DAE"/>
    <w:rsid w:val="007B519B"/>
    <w:rsid w:val="007E2718"/>
    <w:rsid w:val="007F32B2"/>
    <w:rsid w:val="007F5D6C"/>
    <w:rsid w:val="00844D8B"/>
    <w:rsid w:val="0086391B"/>
    <w:rsid w:val="008735F4"/>
    <w:rsid w:val="00877963"/>
    <w:rsid w:val="00883471"/>
    <w:rsid w:val="00893794"/>
    <w:rsid w:val="00895F10"/>
    <w:rsid w:val="008A34BF"/>
    <w:rsid w:val="008A5987"/>
    <w:rsid w:val="008B2A2B"/>
    <w:rsid w:val="008C6112"/>
    <w:rsid w:val="008E0D20"/>
    <w:rsid w:val="008F33B2"/>
    <w:rsid w:val="0094162C"/>
    <w:rsid w:val="009419C7"/>
    <w:rsid w:val="009528B0"/>
    <w:rsid w:val="00967ED5"/>
    <w:rsid w:val="0099122A"/>
    <w:rsid w:val="009B5D37"/>
    <w:rsid w:val="009B64E8"/>
    <w:rsid w:val="009D24A1"/>
    <w:rsid w:val="009E4C01"/>
    <w:rsid w:val="00A015C6"/>
    <w:rsid w:val="00A21849"/>
    <w:rsid w:val="00A25D37"/>
    <w:rsid w:val="00A47014"/>
    <w:rsid w:val="00A658C7"/>
    <w:rsid w:val="00AA6F4D"/>
    <w:rsid w:val="00AD3AD3"/>
    <w:rsid w:val="00B066FB"/>
    <w:rsid w:val="00B17444"/>
    <w:rsid w:val="00B27D76"/>
    <w:rsid w:val="00B579D0"/>
    <w:rsid w:val="00B635E2"/>
    <w:rsid w:val="00B67B9A"/>
    <w:rsid w:val="00B80ED8"/>
    <w:rsid w:val="00B962E7"/>
    <w:rsid w:val="00BB6812"/>
    <w:rsid w:val="00BD729A"/>
    <w:rsid w:val="00BE52AA"/>
    <w:rsid w:val="00BE5E6D"/>
    <w:rsid w:val="00BE6E12"/>
    <w:rsid w:val="00BF0F24"/>
    <w:rsid w:val="00C13EF5"/>
    <w:rsid w:val="00C278CC"/>
    <w:rsid w:val="00C27BE2"/>
    <w:rsid w:val="00C739E0"/>
    <w:rsid w:val="00CB5C58"/>
    <w:rsid w:val="00CD5C2A"/>
    <w:rsid w:val="00CE0ACE"/>
    <w:rsid w:val="00CF0A6B"/>
    <w:rsid w:val="00CF6A50"/>
    <w:rsid w:val="00D203D0"/>
    <w:rsid w:val="00D431DC"/>
    <w:rsid w:val="00DC4792"/>
    <w:rsid w:val="00DC64B1"/>
    <w:rsid w:val="00DD7B07"/>
    <w:rsid w:val="00DE7AB8"/>
    <w:rsid w:val="00DF0CC8"/>
    <w:rsid w:val="00DF4252"/>
    <w:rsid w:val="00E26DC1"/>
    <w:rsid w:val="00E37A19"/>
    <w:rsid w:val="00E57811"/>
    <w:rsid w:val="00E72611"/>
    <w:rsid w:val="00E77FA8"/>
    <w:rsid w:val="00EA0766"/>
    <w:rsid w:val="00EB7533"/>
    <w:rsid w:val="00EC07B5"/>
    <w:rsid w:val="00ED2644"/>
    <w:rsid w:val="00EF44CE"/>
    <w:rsid w:val="00F27D29"/>
    <w:rsid w:val="00F60883"/>
    <w:rsid w:val="00F6138A"/>
    <w:rsid w:val="00F63439"/>
    <w:rsid w:val="00F650A4"/>
    <w:rsid w:val="00FA3C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E4619B"/>
  <w15:docId w15:val="{728312D2-609E-49BF-B2B3-C252C14CC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ja-JP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F63439"/>
    <w:rPr>
      <w:rFonts w:ascii="Arial" w:hAnsi="Arial" w:cs="Arial"/>
      <w:sz w:val="22"/>
      <w:szCs w:val="22"/>
      <w:lang w:eastAsia="de-DE"/>
    </w:rPr>
  </w:style>
  <w:style w:type="paragraph" w:styleId="Heading1">
    <w:name w:val="heading 1"/>
    <w:basedOn w:val="Normal"/>
    <w:next w:val="Normal"/>
    <w:qFormat/>
    <w:rsid w:val="00F63439"/>
    <w:pPr>
      <w:keepNext/>
      <w:widowControl w:val="0"/>
      <w:outlineLvl w:val="0"/>
    </w:pPr>
    <w:rPr>
      <w:color w:val="FFFFFF"/>
      <w:sz w:val="32"/>
      <w:szCs w:val="32"/>
    </w:rPr>
  </w:style>
  <w:style w:type="paragraph" w:styleId="Heading2">
    <w:name w:val="heading 2"/>
    <w:basedOn w:val="Normal"/>
    <w:next w:val="Normal"/>
    <w:qFormat/>
    <w:rsid w:val="00F63439"/>
    <w:pPr>
      <w:keepNext/>
      <w:widowControl w:val="0"/>
      <w:outlineLvl w:val="1"/>
    </w:pPr>
    <w:rPr>
      <w:b/>
      <w:bCs/>
      <w:sz w:val="24"/>
      <w:szCs w:val="24"/>
    </w:rPr>
  </w:style>
  <w:style w:type="paragraph" w:styleId="Heading3">
    <w:name w:val="heading 3"/>
    <w:basedOn w:val="Normal"/>
    <w:next w:val="Normal"/>
    <w:qFormat/>
    <w:rsid w:val="00F63439"/>
    <w:pPr>
      <w:keepNext/>
      <w:widowControl w:val="0"/>
      <w:outlineLvl w:val="2"/>
    </w:pPr>
    <w:rPr>
      <w:rFonts w:ascii="Arial Black" w:hAnsi="Arial Black" w:cs="Arial Black"/>
      <w:b/>
      <w:bCs/>
      <w:sz w:val="32"/>
      <w:szCs w:val="32"/>
    </w:rPr>
  </w:style>
  <w:style w:type="paragraph" w:styleId="Heading4">
    <w:name w:val="heading 4"/>
    <w:basedOn w:val="Normal"/>
    <w:next w:val="Normal"/>
    <w:qFormat/>
    <w:rsid w:val="00F63439"/>
    <w:pPr>
      <w:keepNext/>
      <w:widowControl w:val="0"/>
      <w:jc w:val="right"/>
      <w:outlineLvl w:val="3"/>
    </w:pPr>
    <w:rPr>
      <w:b/>
      <w:bCs/>
      <w:color w:val="000000"/>
      <w:sz w:val="24"/>
      <w:szCs w:val="24"/>
    </w:rPr>
  </w:style>
  <w:style w:type="paragraph" w:styleId="Heading6">
    <w:name w:val="heading 6"/>
    <w:basedOn w:val="Normal"/>
    <w:next w:val="Normal"/>
    <w:qFormat/>
    <w:rsid w:val="00F63439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F63439"/>
    <w:pPr>
      <w:tabs>
        <w:tab w:val="center" w:pos="4536"/>
        <w:tab w:val="right" w:pos="9072"/>
      </w:tabs>
    </w:pPr>
    <w:rPr>
      <w:rFonts w:cs="Times New Roman"/>
    </w:rPr>
  </w:style>
  <w:style w:type="paragraph" w:styleId="Footer">
    <w:name w:val="footer"/>
    <w:basedOn w:val="Normal"/>
    <w:link w:val="FooterChar"/>
    <w:uiPriority w:val="99"/>
    <w:rsid w:val="00F63439"/>
    <w:pPr>
      <w:tabs>
        <w:tab w:val="center" w:pos="4536"/>
        <w:tab w:val="right" w:pos="9072"/>
      </w:tabs>
    </w:pPr>
  </w:style>
  <w:style w:type="paragraph" w:styleId="Caption">
    <w:name w:val="caption"/>
    <w:basedOn w:val="Normal"/>
    <w:next w:val="Normal"/>
    <w:qFormat/>
    <w:rsid w:val="00F63439"/>
    <w:pPr>
      <w:widowControl w:val="0"/>
    </w:pPr>
    <w:rPr>
      <w:b/>
      <w:bCs/>
      <w:sz w:val="28"/>
      <w:szCs w:val="28"/>
    </w:rPr>
  </w:style>
  <w:style w:type="character" w:styleId="PageNumber">
    <w:name w:val="page number"/>
    <w:uiPriority w:val="99"/>
    <w:rsid w:val="00F63439"/>
    <w:rPr>
      <w:sz w:val="20"/>
      <w:szCs w:val="20"/>
    </w:rPr>
  </w:style>
  <w:style w:type="character" w:customStyle="1" w:styleId="HeaderChar">
    <w:name w:val="Header Char"/>
    <w:link w:val="Header"/>
    <w:rsid w:val="001911B7"/>
    <w:rPr>
      <w:rFonts w:ascii="Arial" w:hAnsi="Arial" w:cs="Arial"/>
      <w:sz w:val="22"/>
      <w:szCs w:val="22"/>
      <w:lang w:eastAsia="de-DE"/>
    </w:rPr>
  </w:style>
  <w:style w:type="character" w:styleId="Hyperlink">
    <w:name w:val="Hyperlink"/>
    <w:rsid w:val="003C1DCC"/>
    <w:rPr>
      <w:color w:val="0000FF"/>
      <w:u w:val="single"/>
    </w:rPr>
  </w:style>
  <w:style w:type="character" w:styleId="IntenseEmphasis">
    <w:name w:val="Intense Emphasis"/>
    <w:uiPriority w:val="21"/>
    <w:qFormat/>
    <w:rsid w:val="003508C9"/>
    <w:rPr>
      <w:b/>
      <w:bCs/>
      <w:i/>
      <w:iCs/>
      <w:color w:val="4F81BD"/>
    </w:rPr>
  </w:style>
  <w:style w:type="paragraph" w:customStyle="1" w:styleId="Default">
    <w:name w:val="Default"/>
    <w:rsid w:val="00B066F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rsid w:val="00D431D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431DC"/>
    <w:rPr>
      <w:rFonts w:ascii="Tahoma" w:hAnsi="Tahoma" w:cs="Tahoma"/>
      <w:sz w:val="16"/>
      <w:szCs w:val="16"/>
      <w:lang w:eastAsia="de-DE"/>
    </w:rPr>
  </w:style>
  <w:style w:type="character" w:customStyle="1" w:styleId="FooterChar">
    <w:name w:val="Footer Char"/>
    <w:basedOn w:val="DefaultParagraphFont"/>
    <w:link w:val="Footer"/>
    <w:uiPriority w:val="99"/>
    <w:rsid w:val="00426B98"/>
    <w:rPr>
      <w:rFonts w:ascii="Arial" w:hAnsi="Arial" w:cs="Arial"/>
      <w:sz w:val="22"/>
      <w:szCs w:val="22"/>
      <w:lang w:eastAsia="de-DE"/>
    </w:rPr>
  </w:style>
  <w:style w:type="paragraph" w:customStyle="1" w:styleId="BasicParagraph">
    <w:name w:val="[Basic Paragraph]"/>
    <w:basedOn w:val="Normal"/>
    <w:uiPriority w:val="99"/>
    <w:rsid w:val="00CF6A5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86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events@iceskate.is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events@iceskate.is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mailto:events@iceskate.is" TargetMode="External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Dokumente%20und%20Einstellungen\Mario%20Meinel\Anwendungsdaten\Microsoft\Vorlagen\JWMFormula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C:\Dokumente und Einstellungen\Mario Meinel\Anwendungsdaten\Microsoft\Vorlagen\JWMFormular.dot</Template>
  <TotalTime>2</TotalTime>
  <Pages>2</Pages>
  <Words>733</Words>
  <Characters>4017</Characters>
  <Application>Microsoft Office Word</Application>
  <DocSecurity>0</DocSecurity>
  <Lines>143</Lines>
  <Paragraphs>80</Paragraphs>
  <ScaleCrop>false</ScaleCrop>
  <HeadingPairs>
    <vt:vector size="10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Nadpisy</vt:lpstr>
      </vt:variant>
      <vt:variant>
        <vt:i4>10</vt:i4>
      </vt:variant>
      <vt:variant>
        <vt:lpstr>Titel</vt:lpstr>
      </vt:variant>
      <vt:variant>
        <vt:i4>1</vt:i4>
      </vt:variant>
      <vt:variant>
        <vt:lpstr>Überschriften</vt:lpstr>
      </vt:variant>
      <vt:variant>
        <vt:i4>10</vt:i4>
      </vt:variant>
    </vt:vector>
  </HeadingPairs>
  <TitlesOfParts>
    <vt:vector size="23" baseType="lpstr">
      <vt:lpstr>Composition of Delegation</vt:lpstr>
      <vt:lpstr>Composition of Delegation</vt:lpstr>
      <vt:lpstr>    B. Competitors</vt:lpstr>
      <vt:lpstr>    C. Judges</vt:lpstr>
      <vt:lpstr>    </vt:lpstr>
      <vt:lpstr>    D. Coaches</vt:lpstr>
      <vt:lpstr>    E. Team Officials (Only members of the council, technical committee or similar o</vt:lpstr>
      <vt:lpstr>    ,</vt:lpstr>
      <vt:lpstr>    </vt:lpstr>
      <vt:lpstr>    G. Accompanying persons to a Judge (only relatives or partner in life are accept</vt:lpstr>
      <vt:lpstr>    </vt:lpstr>
      <vt:lpstr>    H. Chaperones (bus permit only)</vt:lpstr>
      <vt:lpstr>Composition of Delegation</vt:lpstr>
      <vt:lpstr>    B. Competitors</vt:lpstr>
      <vt:lpstr>    C. Judges</vt:lpstr>
      <vt:lpstr>    </vt:lpstr>
      <vt:lpstr>    D. Coaches</vt:lpstr>
      <vt:lpstr>    E. Team Officials (Only members of the council, technical committee or similar o</vt:lpstr>
      <vt:lpstr>    ,</vt:lpstr>
      <vt:lpstr>    </vt:lpstr>
      <vt:lpstr>    G. Accompanying persons to a Judge (only relatives or partner in life are accept</vt:lpstr>
      <vt:lpstr>    </vt:lpstr>
      <vt:lpstr>    H. Chaperones (bus permit only)</vt:lpstr>
    </vt:vector>
  </TitlesOfParts>
  <Company>MM Events</Company>
  <LinksUpToDate>false</LinksUpToDate>
  <CharactersWithSpaces>4670</CharactersWithSpaces>
  <SharedDoc>false</SharedDoc>
  <HLinks>
    <vt:vector size="6" baseType="variant">
      <vt:variant>
        <vt:i4>4128782</vt:i4>
      </vt:variant>
      <vt:variant>
        <vt:i4>0</vt:i4>
      </vt:variant>
      <vt:variant>
        <vt:i4>0</vt:i4>
      </vt:variant>
      <vt:variant>
        <vt:i4>5</vt:i4>
      </vt:variant>
      <vt:variant>
        <vt:lpwstr>mailto:cfsa@czechskating.org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Composition of Delegation</dc:title>
  <dc:subject>Composition of Delegation</dc:subject>
  <dc:creator>Mario Meinel</dc:creator>
  <cp:keywords/>
  <cp:lastModifiedBy>Svava Hróðný Jónsdóttir</cp:lastModifiedBy>
  <cp:revision>4</cp:revision>
  <cp:lastPrinted>2016-06-30T16:19:00Z</cp:lastPrinted>
  <dcterms:created xsi:type="dcterms:W3CDTF">2019-09-12T12:05:00Z</dcterms:created>
  <dcterms:modified xsi:type="dcterms:W3CDTF">2019-10-04T12:28:00Z</dcterms:modified>
  <cp:category>ISU Junior Grand Prix of Figure Skating</cp:category>
</cp:coreProperties>
</file>